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81C6BE" w14:textId="77777777" w:rsidR="00E2421D" w:rsidRDefault="00E2421D" w:rsidP="00E2421D">
      <w:pPr>
        <w:pStyle w:val="HeadASection"/>
        <w:sectPr w:rsidR="00E2421D" w:rsidSect="00C9249A">
          <w:headerReference w:type="default" r:id="rId7"/>
          <w:footerReference w:type="default" r:id="rId8"/>
          <w:type w:val="continuous"/>
          <w:pgSz w:w="11907" w:h="16839" w:code="9"/>
          <w:pgMar w:top="1656" w:right="706" w:bottom="1440" w:left="706" w:header="144" w:footer="562" w:gutter="0"/>
          <w:cols w:space="708"/>
          <w:docGrid w:linePitch="360"/>
        </w:sectPr>
      </w:pPr>
      <w:r>
        <w:t xml:space="preserve">UNIT </w:t>
      </w:r>
      <w:r w:rsidRPr="00342B6F">
        <w:t>5</w:t>
      </w:r>
      <w:r>
        <w:t xml:space="preserve">: Language Test </w:t>
      </w:r>
      <w:r w:rsidRPr="00F65341">
        <w:t xml:space="preserve">A </w:t>
      </w:r>
    </w:p>
    <w:p w14:paraId="24B218A1" w14:textId="77777777" w:rsidR="00E2421D" w:rsidRDefault="00E2421D" w:rsidP="00E2421D">
      <w:pPr>
        <w:pStyle w:val="HeadBSubsection"/>
      </w:pPr>
      <w:r>
        <w:t>Grammar</w:t>
      </w:r>
    </w:p>
    <w:p w14:paraId="5F679567" w14:textId="77777777" w:rsidR="00E2421D" w:rsidRPr="00763725" w:rsidRDefault="00E2421D" w:rsidP="00E2421D">
      <w:pPr>
        <w:pStyle w:val="HeadCSubsubsection"/>
      </w:pPr>
      <w:r w:rsidRPr="00763725">
        <w:t xml:space="preserve">Task </w:t>
      </w:r>
      <w:r w:rsidRPr="00342B6F">
        <w:t>1</w:t>
      </w:r>
      <w:r w:rsidRPr="00763725">
        <w:t xml:space="preserve"> </w:t>
      </w:r>
    </w:p>
    <w:p w14:paraId="23DB841C" w14:textId="77777777" w:rsidR="00E2421D" w:rsidRDefault="00E2421D" w:rsidP="00E2421D">
      <w:pPr>
        <w:pStyle w:val="Rubric"/>
        <w:rPr>
          <w:rFonts w:eastAsia="Calibri"/>
          <w:lang w:val="en-AU" w:eastAsia="en-US"/>
        </w:rPr>
      </w:pPr>
      <w:r w:rsidRPr="00C50CFD">
        <w:rPr>
          <w:rFonts w:eastAsia="Calibri"/>
          <w:lang w:val="en-AU" w:eastAsia="en-US"/>
        </w:rPr>
        <w:t>Choose the correct answer.</w:t>
      </w:r>
    </w:p>
    <w:p w14:paraId="3767EB08" w14:textId="77777777" w:rsidR="00E2421D" w:rsidRPr="00C50CFD" w:rsidRDefault="00E2421D" w:rsidP="00E2421D">
      <w:pPr>
        <w:pStyle w:val="Rubric"/>
        <w:rPr>
          <w:rFonts w:eastAsia="Calibri"/>
          <w:lang w:val="en-AU" w:eastAsia="en-US"/>
        </w:rPr>
      </w:pPr>
    </w:p>
    <w:p w14:paraId="28B068FA" w14:textId="77777777" w:rsidR="00E2421D" w:rsidRPr="00FA14F1" w:rsidRDefault="00E2421D" w:rsidP="00E2421D">
      <w:pPr>
        <w:pStyle w:val="TextList"/>
        <w:ind w:left="284" w:hanging="284"/>
      </w:pPr>
      <w:r w:rsidRPr="00342B6F">
        <w:t>1</w:t>
      </w:r>
      <w:r>
        <w:rPr>
          <w:b/>
        </w:rPr>
        <w:t xml:space="preserve"> </w:t>
      </w:r>
      <w:r w:rsidRPr="00FA14F1">
        <w:t xml:space="preserve">I admire Jake because he’s </w:t>
      </w:r>
      <w:r>
        <w:rPr>
          <w:rStyle w:val="GapFillchr"/>
        </w:rPr>
        <w:t>     </w:t>
      </w:r>
      <w:r>
        <w:rPr>
          <w:rFonts w:eastAsia="Calibri"/>
          <w:lang w:val="en-AU" w:eastAsia="en-US"/>
        </w:rPr>
        <w:t xml:space="preserve"> </w:t>
      </w:r>
      <w:r w:rsidRPr="00FA14F1">
        <w:t>student in my class.</w:t>
      </w:r>
    </w:p>
    <w:p w14:paraId="12B7F4D9" w14:textId="77777777" w:rsidR="00E2421D" w:rsidRPr="007143C2" w:rsidRDefault="00E2421D" w:rsidP="00E2421D">
      <w:pPr>
        <w:pStyle w:val="TextList"/>
        <w:ind w:left="180" w:hanging="180"/>
        <w:rPr>
          <w:bCs/>
        </w:rPr>
      </w:pPr>
      <w:r w:rsidRPr="007143C2">
        <w:rPr>
          <w:bCs/>
        </w:rPr>
        <w:tab/>
        <w:t>A good</w:t>
      </w:r>
    </w:p>
    <w:p w14:paraId="3638DAE3" w14:textId="77777777" w:rsidR="00E2421D" w:rsidRPr="007143C2" w:rsidRDefault="00E2421D" w:rsidP="00E2421D">
      <w:pPr>
        <w:pStyle w:val="TextList"/>
        <w:ind w:left="180" w:hanging="180"/>
        <w:rPr>
          <w:bCs/>
        </w:rPr>
      </w:pPr>
      <w:r w:rsidRPr="007143C2">
        <w:rPr>
          <w:bCs/>
        </w:rPr>
        <w:tab/>
        <w:t>B better</w:t>
      </w:r>
    </w:p>
    <w:p w14:paraId="3E31F6D4" w14:textId="77777777" w:rsidR="00E2421D" w:rsidRPr="007143C2" w:rsidRDefault="00E2421D" w:rsidP="00E2421D">
      <w:pPr>
        <w:pStyle w:val="TextList"/>
        <w:ind w:left="180" w:hanging="180"/>
        <w:rPr>
          <w:bCs/>
        </w:rPr>
      </w:pPr>
      <w:r w:rsidRPr="007143C2">
        <w:rPr>
          <w:bCs/>
        </w:rPr>
        <w:tab/>
        <w:t>C the best</w:t>
      </w:r>
    </w:p>
    <w:p w14:paraId="1DD6FDFB" w14:textId="77777777" w:rsidR="00E2421D" w:rsidRPr="00475C26" w:rsidRDefault="00E2421D" w:rsidP="00E2421D">
      <w:pPr>
        <w:pStyle w:val="TextList"/>
        <w:ind w:left="284" w:hanging="284"/>
        <w:rPr>
          <w:rFonts w:eastAsia="Calibri"/>
          <w:lang w:eastAsia="en-US"/>
        </w:rPr>
      </w:pPr>
    </w:p>
    <w:p w14:paraId="5BDA4D4A" w14:textId="77777777" w:rsidR="00E2421D" w:rsidRPr="00826359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2</w:t>
      </w:r>
      <w:r>
        <w:rPr>
          <w:rFonts w:eastAsia="Calibri"/>
          <w:b/>
          <w:lang w:val="en-AU" w:eastAsia="en-US"/>
        </w:rPr>
        <w:t xml:space="preserve"> </w:t>
      </w:r>
      <w:r w:rsidRPr="00826359">
        <w:rPr>
          <w:rFonts w:eastAsia="Calibri"/>
          <w:lang w:val="en-AU" w:eastAsia="en-US"/>
        </w:rPr>
        <w:t xml:space="preserve">This jacket is </w:t>
      </w:r>
      <w:r>
        <w:rPr>
          <w:rStyle w:val="GapFillchr"/>
        </w:rPr>
        <w:t>     </w:t>
      </w:r>
      <w:r>
        <w:rPr>
          <w:rFonts w:eastAsia="Calibri"/>
          <w:lang w:val="en-AU" w:eastAsia="en-US"/>
        </w:rPr>
        <w:t xml:space="preserve"> </w:t>
      </w:r>
      <w:r w:rsidRPr="00826359">
        <w:rPr>
          <w:rFonts w:eastAsia="Calibri"/>
          <w:lang w:val="en-AU" w:eastAsia="en-US"/>
        </w:rPr>
        <w:t>the other one we saw.</w:t>
      </w:r>
    </w:p>
    <w:p w14:paraId="60D3F82E" w14:textId="77777777" w:rsidR="00E2421D" w:rsidRPr="007143C2" w:rsidRDefault="00E2421D" w:rsidP="00E2421D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A dark</w:t>
      </w:r>
    </w:p>
    <w:p w14:paraId="3EE4F6EB" w14:textId="77777777" w:rsidR="00E2421D" w:rsidRPr="007143C2" w:rsidRDefault="00E2421D" w:rsidP="00E2421D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B darker than</w:t>
      </w:r>
    </w:p>
    <w:p w14:paraId="70E17906" w14:textId="77777777" w:rsidR="00E2421D" w:rsidRPr="007143C2" w:rsidRDefault="00E2421D" w:rsidP="00E2421D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C the darkest</w:t>
      </w:r>
    </w:p>
    <w:p w14:paraId="14ECCB5A" w14:textId="77777777" w:rsidR="00E2421D" w:rsidRPr="00C50CFD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</w:p>
    <w:p w14:paraId="5B41EC06" w14:textId="77777777" w:rsidR="00E2421D" w:rsidRPr="00E61293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  <w:bookmarkStart w:id="0" w:name="_Hlk529291718"/>
      <w:r w:rsidRPr="00342B6F">
        <w:rPr>
          <w:rFonts w:eastAsia="Calibri"/>
          <w:lang w:val="en-AU" w:eastAsia="en-US"/>
        </w:rPr>
        <w:t>3</w:t>
      </w:r>
      <w:r>
        <w:rPr>
          <w:rFonts w:eastAsia="Calibri"/>
          <w:b/>
          <w:lang w:val="en-AU" w:eastAsia="en-US"/>
        </w:rPr>
        <w:t xml:space="preserve"> </w:t>
      </w:r>
      <w:r w:rsidRPr="00E61293">
        <w:rPr>
          <w:rFonts w:eastAsia="Calibri"/>
          <w:lang w:val="en-AU" w:eastAsia="en-US"/>
        </w:rPr>
        <w:t xml:space="preserve">These earrings </w:t>
      </w:r>
      <w:r>
        <w:rPr>
          <w:rStyle w:val="GapFillchr"/>
        </w:rPr>
        <w:t>     </w:t>
      </w:r>
      <w:r>
        <w:rPr>
          <w:rFonts w:eastAsia="Calibri"/>
          <w:lang w:val="en-AU" w:eastAsia="en-US"/>
        </w:rPr>
        <w:t xml:space="preserve"> </w:t>
      </w:r>
      <w:r w:rsidRPr="00E61293">
        <w:rPr>
          <w:rFonts w:eastAsia="Calibri"/>
          <w:lang w:val="en-AU" w:eastAsia="en-US"/>
        </w:rPr>
        <w:t>those over there.</w:t>
      </w:r>
    </w:p>
    <w:p w14:paraId="0B088217" w14:textId="77777777" w:rsidR="00E2421D" w:rsidRPr="007143C2" w:rsidRDefault="00E2421D" w:rsidP="00E2421D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A not as nice</w:t>
      </w:r>
    </w:p>
    <w:p w14:paraId="60737303" w14:textId="77777777" w:rsidR="00E2421D" w:rsidRPr="007143C2" w:rsidRDefault="00E2421D" w:rsidP="00E2421D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B aren’t nice as</w:t>
      </w:r>
    </w:p>
    <w:p w14:paraId="48101EF1" w14:textId="77777777" w:rsidR="00E2421D" w:rsidRPr="007143C2" w:rsidRDefault="00E2421D" w:rsidP="00E2421D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C aren’t as nice as</w:t>
      </w:r>
    </w:p>
    <w:bookmarkEnd w:id="0"/>
    <w:p w14:paraId="2D7FF020" w14:textId="77777777" w:rsidR="00E2421D" w:rsidRPr="00E61293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</w:p>
    <w:p w14:paraId="202BB6AC" w14:textId="77777777" w:rsidR="00E2421D" w:rsidRPr="00E61293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  <w:bookmarkStart w:id="1" w:name="_Hlk529294109"/>
      <w:r w:rsidRPr="00342B6F">
        <w:rPr>
          <w:rFonts w:eastAsia="Calibri"/>
          <w:lang w:val="en-AU" w:eastAsia="en-US"/>
        </w:rPr>
        <w:t>4</w:t>
      </w:r>
      <w:r>
        <w:rPr>
          <w:rFonts w:eastAsia="Calibri"/>
          <w:b/>
          <w:lang w:val="en-AU" w:eastAsia="en-US"/>
        </w:rPr>
        <w:t xml:space="preserve"> </w:t>
      </w:r>
      <w:r w:rsidRPr="00E61293">
        <w:rPr>
          <w:rFonts w:eastAsia="Calibri"/>
          <w:lang w:val="en-AU" w:eastAsia="en-US"/>
        </w:rPr>
        <w:t xml:space="preserve">I thought the film was </w:t>
      </w:r>
      <w:r>
        <w:rPr>
          <w:rStyle w:val="GapFillchr"/>
        </w:rPr>
        <w:t>    </w:t>
      </w:r>
      <w:proofErr w:type="gramStart"/>
      <w:r>
        <w:rPr>
          <w:rStyle w:val="GapFillchr"/>
        </w:rPr>
        <w:t> </w:t>
      </w:r>
      <w:r>
        <w:rPr>
          <w:rFonts w:eastAsia="Calibri"/>
          <w:lang w:val="en-AU" w:eastAsia="en-US"/>
        </w:rPr>
        <w:t xml:space="preserve"> .</w:t>
      </w:r>
      <w:proofErr w:type="gramEnd"/>
    </w:p>
    <w:p w14:paraId="480B9D0E" w14:textId="77777777" w:rsidR="00E2421D" w:rsidRPr="007143C2" w:rsidRDefault="00E2421D" w:rsidP="00E2421D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A as boring as</w:t>
      </w:r>
    </w:p>
    <w:p w14:paraId="00950140" w14:textId="77777777" w:rsidR="00E2421D" w:rsidRPr="007143C2" w:rsidRDefault="00E2421D" w:rsidP="00E2421D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B too boring</w:t>
      </w:r>
    </w:p>
    <w:p w14:paraId="6F5D9B96" w14:textId="77777777" w:rsidR="00E2421D" w:rsidRPr="007143C2" w:rsidRDefault="00E2421D" w:rsidP="00E2421D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C the most boring</w:t>
      </w:r>
    </w:p>
    <w:bookmarkEnd w:id="1"/>
    <w:p w14:paraId="7526B131" w14:textId="77777777" w:rsidR="00E2421D" w:rsidRPr="00E61293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</w:p>
    <w:p w14:paraId="6868992A" w14:textId="77777777" w:rsidR="00E2421D" w:rsidRPr="00E61293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5</w:t>
      </w:r>
      <w:r>
        <w:rPr>
          <w:rFonts w:eastAsia="Calibri"/>
          <w:b/>
          <w:lang w:val="en-AU" w:eastAsia="en-US"/>
        </w:rPr>
        <w:t xml:space="preserve"> </w:t>
      </w:r>
      <w:r w:rsidRPr="00E61293">
        <w:rPr>
          <w:rFonts w:eastAsia="Calibri"/>
          <w:lang w:val="en-AU" w:eastAsia="en-US"/>
        </w:rPr>
        <w:t xml:space="preserve">These are </w:t>
      </w:r>
      <w:r>
        <w:rPr>
          <w:rStyle w:val="GapFillchr"/>
        </w:rPr>
        <w:t>     </w:t>
      </w:r>
      <w:r>
        <w:rPr>
          <w:rFonts w:eastAsia="Calibri"/>
          <w:lang w:val="en-AU" w:eastAsia="en-US"/>
        </w:rPr>
        <w:t xml:space="preserve"> </w:t>
      </w:r>
      <w:r w:rsidRPr="00E61293">
        <w:rPr>
          <w:rFonts w:eastAsia="Calibri"/>
          <w:lang w:val="en-AU" w:eastAsia="en-US"/>
        </w:rPr>
        <w:t>boots of all in the shop.</w:t>
      </w:r>
    </w:p>
    <w:p w14:paraId="0FC8BD8C" w14:textId="77777777" w:rsidR="00E2421D" w:rsidRPr="007143C2" w:rsidRDefault="00E2421D" w:rsidP="00E2421D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A the most expensive</w:t>
      </w:r>
    </w:p>
    <w:p w14:paraId="231C5CCF" w14:textId="77777777" w:rsidR="00E2421D" w:rsidRPr="007143C2" w:rsidRDefault="00E2421D" w:rsidP="00E2421D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B more expensive</w:t>
      </w:r>
    </w:p>
    <w:p w14:paraId="1221267A" w14:textId="77777777" w:rsidR="00E2421D" w:rsidRPr="007143C2" w:rsidRDefault="00E2421D" w:rsidP="00E2421D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C the more expensive</w:t>
      </w:r>
    </w:p>
    <w:p w14:paraId="1CCDCF6B" w14:textId="77777777" w:rsidR="00E2421D" w:rsidRPr="00E61293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</w:p>
    <w:p w14:paraId="1E9AFF16" w14:textId="77777777" w:rsidR="00E2421D" w:rsidRPr="00E61293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6</w:t>
      </w:r>
      <w:r>
        <w:rPr>
          <w:rFonts w:eastAsia="Calibri"/>
          <w:b/>
          <w:lang w:val="en-AU" w:eastAsia="en-US"/>
        </w:rPr>
        <w:t xml:space="preserve"> </w:t>
      </w:r>
      <w:r w:rsidRPr="00E61293">
        <w:rPr>
          <w:rFonts w:eastAsia="Calibri"/>
          <w:lang w:val="en-AU" w:eastAsia="en-US"/>
        </w:rPr>
        <w:t xml:space="preserve">I don’t like my hair – it isn’t </w:t>
      </w:r>
      <w:r>
        <w:rPr>
          <w:rStyle w:val="GapFillchr"/>
        </w:rPr>
        <w:t>    </w:t>
      </w:r>
      <w:proofErr w:type="gramStart"/>
      <w:r>
        <w:rPr>
          <w:rStyle w:val="GapFillchr"/>
        </w:rPr>
        <w:t> </w:t>
      </w:r>
      <w:r>
        <w:rPr>
          <w:rFonts w:eastAsia="Calibri"/>
          <w:lang w:val="en-AU" w:eastAsia="en-US"/>
        </w:rPr>
        <w:t xml:space="preserve"> .</w:t>
      </w:r>
      <w:proofErr w:type="gramEnd"/>
    </w:p>
    <w:p w14:paraId="3B389FD9" w14:textId="77777777" w:rsidR="00E2421D" w:rsidRPr="007143C2" w:rsidRDefault="00E2421D" w:rsidP="00E2421D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A too short</w:t>
      </w:r>
    </w:p>
    <w:p w14:paraId="06590BCC" w14:textId="77777777" w:rsidR="00E2421D" w:rsidRPr="007143C2" w:rsidRDefault="00E2421D" w:rsidP="00E2421D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B long enough</w:t>
      </w:r>
    </w:p>
    <w:p w14:paraId="21263AEC" w14:textId="77777777" w:rsidR="00E2421D" w:rsidRPr="007143C2" w:rsidRDefault="00E2421D" w:rsidP="00E2421D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C a bit short</w:t>
      </w:r>
    </w:p>
    <w:p w14:paraId="52AF30D9" w14:textId="77777777" w:rsidR="00E2421D" w:rsidRPr="00E61293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</w:p>
    <w:p w14:paraId="25F1C8C1" w14:textId="77777777" w:rsidR="00E2421D" w:rsidRPr="00E61293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  <w:bookmarkStart w:id="2" w:name="_Hlk529294989"/>
      <w:r w:rsidRPr="00342B6F">
        <w:rPr>
          <w:rFonts w:eastAsia="Calibri"/>
          <w:lang w:val="en-AU" w:eastAsia="en-US"/>
        </w:rPr>
        <w:t>7</w:t>
      </w:r>
      <w:r>
        <w:rPr>
          <w:rFonts w:eastAsia="Calibri"/>
          <w:b/>
          <w:lang w:val="en-AU" w:eastAsia="en-US"/>
        </w:rPr>
        <w:t xml:space="preserve"> </w:t>
      </w:r>
      <w:r w:rsidRPr="00E61293">
        <w:rPr>
          <w:rFonts w:eastAsia="Calibri"/>
          <w:lang w:val="en-AU" w:eastAsia="en-US"/>
        </w:rPr>
        <w:t xml:space="preserve">Today isn’t </w:t>
      </w:r>
      <w:r>
        <w:rPr>
          <w:rStyle w:val="GapFillchr"/>
        </w:rPr>
        <w:t>     </w:t>
      </w:r>
      <w:r>
        <w:rPr>
          <w:rFonts w:eastAsia="Calibri"/>
          <w:lang w:val="en-AU" w:eastAsia="en-US"/>
        </w:rPr>
        <w:t xml:space="preserve"> </w:t>
      </w:r>
      <w:r w:rsidRPr="00E61293">
        <w:rPr>
          <w:rFonts w:eastAsia="Calibri"/>
          <w:lang w:val="en-AU" w:eastAsia="en-US"/>
        </w:rPr>
        <w:t>as cold as it was yesterday.</w:t>
      </w:r>
    </w:p>
    <w:p w14:paraId="47AF585F" w14:textId="77777777" w:rsidR="00E2421D" w:rsidRPr="007143C2" w:rsidRDefault="00E2421D" w:rsidP="00E2421D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A quite</w:t>
      </w:r>
    </w:p>
    <w:p w14:paraId="2CDE208F" w14:textId="77777777" w:rsidR="00E2421D" w:rsidRPr="007143C2" w:rsidRDefault="00E2421D" w:rsidP="00E2421D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B much</w:t>
      </w:r>
    </w:p>
    <w:p w14:paraId="6093E4F0" w14:textId="77777777" w:rsidR="00E2421D" w:rsidRPr="007143C2" w:rsidRDefault="00E2421D" w:rsidP="00E2421D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C a lot</w:t>
      </w:r>
    </w:p>
    <w:bookmarkEnd w:id="2"/>
    <w:p w14:paraId="24C2C6F9" w14:textId="77777777" w:rsidR="00E2421D" w:rsidRPr="00E61293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</w:p>
    <w:p w14:paraId="5F57F4A1" w14:textId="77777777" w:rsidR="00E2421D" w:rsidRPr="00E61293" w:rsidRDefault="00E2421D" w:rsidP="00E2421D">
      <w:pPr>
        <w:pStyle w:val="TextList"/>
        <w:ind w:left="284" w:hanging="284"/>
        <w:rPr>
          <w:rFonts w:eastAsia="Verdana"/>
          <w:lang w:val="en-AU" w:eastAsia="en-US"/>
        </w:rPr>
      </w:pPr>
      <w:bookmarkStart w:id="3" w:name="_Hlk529295230"/>
      <w:r w:rsidRPr="00342B6F">
        <w:rPr>
          <w:rFonts w:eastAsia="Calibri"/>
          <w:lang w:val="en-AU" w:eastAsia="en-US"/>
        </w:rPr>
        <w:t>8</w:t>
      </w:r>
      <w:r>
        <w:rPr>
          <w:rFonts w:eastAsia="Calibri"/>
          <w:b/>
          <w:lang w:val="en-AU" w:eastAsia="en-US"/>
        </w:rPr>
        <w:t xml:space="preserve"> </w:t>
      </w:r>
      <w:r w:rsidRPr="00E61293">
        <w:rPr>
          <w:rFonts w:eastAsia="Verdana"/>
          <w:lang w:val="en-AU" w:eastAsia="en-US"/>
        </w:rPr>
        <w:t xml:space="preserve">She’s </w:t>
      </w:r>
      <w:r>
        <w:rPr>
          <w:rStyle w:val="GapFillchr"/>
        </w:rPr>
        <w:t>     </w:t>
      </w:r>
      <w:r>
        <w:rPr>
          <w:rFonts w:eastAsia="Calibri"/>
          <w:lang w:val="en-AU" w:eastAsia="en-US"/>
        </w:rPr>
        <w:t xml:space="preserve"> </w:t>
      </w:r>
      <w:r w:rsidRPr="00E61293">
        <w:rPr>
          <w:rFonts w:eastAsia="Verdana"/>
          <w:lang w:val="en-AU" w:eastAsia="en-US"/>
        </w:rPr>
        <w:t>in books than fashion.</w:t>
      </w:r>
    </w:p>
    <w:p w14:paraId="4C50AAD7" w14:textId="77777777" w:rsidR="00E2421D" w:rsidRPr="007143C2" w:rsidRDefault="00E2421D" w:rsidP="00E2421D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Verdana"/>
          <w:bCs/>
          <w:lang w:val="en-AU" w:eastAsia="en-US"/>
        </w:rPr>
        <w:tab/>
        <w:t>A much more interested</w:t>
      </w:r>
    </w:p>
    <w:p w14:paraId="4DB6D897" w14:textId="77777777" w:rsidR="00E2421D" w:rsidRPr="007143C2" w:rsidRDefault="00E2421D" w:rsidP="00E2421D">
      <w:pPr>
        <w:pStyle w:val="TextList"/>
        <w:ind w:left="180" w:hanging="180"/>
        <w:rPr>
          <w:rFonts w:eastAsia="Verdana"/>
          <w:bCs/>
          <w:lang w:val="en-AU" w:eastAsia="en-US"/>
        </w:rPr>
      </w:pPr>
      <w:r w:rsidRPr="007143C2">
        <w:rPr>
          <w:rFonts w:eastAsia="Verdana"/>
          <w:bCs/>
          <w:lang w:val="en-AU" w:eastAsia="en-US"/>
        </w:rPr>
        <w:tab/>
        <w:t>B the most interested</w:t>
      </w:r>
    </w:p>
    <w:p w14:paraId="7A9FF490" w14:textId="77777777" w:rsidR="00E2421D" w:rsidRPr="007143C2" w:rsidRDefault="00E2421D" w:rsidP="00E2421D">
      <w:pPr>
        <w:pStyle w:val="TextList"/>
        <w:ind w:left="180" w:hanging="180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C much interested</w:t>
      </w:r>
    </w:p>
    <w:p w14:paraId="6576451A" w14:textId="77777777" w:rsidR="00E2421D" w:rsidRPr="00E61293" w:rsidRDefault="00E2421D" w:rsidP="00E2421D">
      <w:pPr>
        <w:jc w:val="right"/>
        <w:rPr>
          <w:rFonts w:ascii="Arial" w:eastAsia="Calibri" w:hAnsi="Arial" w:cs="Arial"/>
          <w:sz w:val="20"/>
          <w:szCs w:val="20"/>
          <w:lang w:val="en-AU" w:eastAsia="en-US"/>
        </w:rPr>
      </w:pP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  <w:t>___/8</w:t>
      </w:r>
    </w:p>
    <w:bookmarkEnd w:id="3"/>
    <w:p w14:paraId="0545DBFA" w14:textId="77777777" w:rsidR="00E2421D" w:rsidRDefault="00E2421D" w:rsidP="00E2421D">
      <w:pPr>
        <w:pStyle w:val="HeadCSubsubsection"/>
      </w:pPr>
    </w:p>
    <w:p w14:paraId="6414BE04" w14:textId="77777777" w:rsidR="00E2421D" w:rsidRPr="00D47593" w:rsidRDefault="00E2421D" w:rsidP="00E2421D">
      <w:pPr>
        <w:pStyle w:val="HeadCSubsubsection"/>
      </w:pPr>
      <w:r>
        <w:br w:type="column"/>
      </w:r>
      <w:r w:rsidRPr="00D47593">
        <w:t xml:space="preserve">Task </w:t>
      </w:r>
      <w:r w:rsidRPr="00342B6F">
        <w:t>2</w:t>
      </w:r>
    </w:p>
    <w:p w14:paraId="0ACA8223" w14:textId="77777777" w:rsidR="00E2421D" w:rsidRPr="0034458D" w:rsidRDefault="00E2421D" w:rsidP="00E2421D">
      <w:pPr>
        <w:pStyle w:val="Rubric"/>
        <w:rPr>
          <w:rFonts w:eastAsia="Verdana"/>
        </w:rPr>
      </w:pPr>
      <w:r w:rsidRPr="0034458D">
        <w:rPr>
          <w:rFonts w:eastAsia="Verdana"/>
        </w:rPr>
        <w:t>Match 9–16 with A–H to make sentences.</w:t>
      </w:r>
    </w:p>
    <w:p w14:paraId="15EF34A9" w14:textId="77777777" w:rsidR="00E2421D" w:rsidRPr="004952E3" w:rsidRDefault="00E2421D" w:rsidP="00E2421D">
      <w:pPr>
        <w:pStyle w:val="Rubric"/>
        <w:rPr>
          <w:rFonts w:eastAsia="Verdana"/>
        </w:rPr>
      </w:pPr>
    </w:p>
    <w:p w14:paraId="14C3F6DD" w14:textId="58D9FEAE" w:rsidR="00E2421D" w:rsidRPr="00FA14F1" w:rsidRDefault="00E2421D" w:rsidP="00E2421D">
      <w:pPr>
        <w:pStyle w:val="TextList"/>
        <w:ind w:left="284" w:hanging="284"/>
        <w:rPr>
          <w:rFonts w:eastAsia="Verdana"/>
        </w:rPr>
      </w:pPr>
      <w:r w:rsidRPr="00342B6F">
        <w:rPr>
          <w:rFonts w:eastAsia="Verdana"/>
        </w:rPr>
        <w:t>9</w:t>
      </w:r>
      <w:r w:rsidRPr="00B975B0">
        <w:rPr>
          <w:rFonts w:eastAsia="Verdana"/>
          <w:b/>
        </w:rPr>
        <w:t xml:space="preserve"> </w:t>
      </w:r>
      <w:r w:rsidR="0003782C">
        <w:rPr>
          <w:rFonts w:eastAsia="Verdana"/>
          <w:b/>
        </w:rPr>
        <w:tab/>
      </w:r>
      <w:r w:rsidRPr="00FA14F1">
        <w:rPr>
          <w:rFonts w:eastAsia="Verdana"/>
        </w:rPr>
        <w:t>He was quieter</w:t>
      </w:r>
      <w:r w:rsidRPr="00FA14F1">
        <w:rPr>
          <w:rFonts w:eastAsia="Verdana"/>
        </w:rPr>
        <w:tab/>
      </w:r>
      <w:r w:rsidRPr="00FA14F1">
        <w:rPr>
          <w:rFonts w:eastAsia="Verdana"/>
        </w:rPr>
        <w:tab/>
      </w:r>
      <w:r>
        <w:rPr>
          <w:rStyle w:val="GapFillchr"/>
        </w:rPr>
        <w:t>     </w:t>
      </w:r>
    </w:p>
    <w:p w14:paraId="3CE229FE" w14:textId="77777777" w:rsidR="00E2421D" w:rsidRPr="00FA14F1" w:rsidRDefault="00E2421D" w:rsidP="00E2421D">
      <w:pPr>
        <w:pStyle w:val="TextList"/>
        <w:ind w:left="284" w:hanging="284"/>
        <w:rPr>
          <w:rFonts w:eastAsia="Verdana"/>
        </w:rPr>
      </w:pPr>
      <w:r w:rsidRPr="00342B6F">
        <w:rPr>
          <w:rFonts w:eastAsia="Verdana"/>
        </w:rPr>
        <w:t>10</w:t>
      </w:r>
      <w:r>
        <w:rPr>
          <w:rFonts w:eastAsia="Verdana"/>
          <w:b/>
        </w:rPr>
        <w:t xml:space="preserve"> </w:t>
      </w:r>
      <w:r w:rsidRPr="00FA14F1">
        <w:rPr>
          <w:rFonts w:eastAsia="Verdana"/>
        </w:rPr>
        <w:t>Julie and Kate are the</w:t>
      </w:r>
      <w:r w:rsidRPr="00FA14F1">
        <w:rPr>
          <w:rFonts w:eastAsia="Verdana"/>
        </w:rPr>
        <w:tab/>
      </w:r>
      <w:r>
        <w:rPr>
          <w:rStyle w:val="GapFillchr"/>
        </w:rPr>
        <w:t>     </w:t>
      </w:r>
    </w:p>
    <w:p w14:paraId="4B71C778" w14:textId="3E0C45A2" w:rsidR="00E2421D" w:rsidRPr="00FA14F1" w:rsidRDefault="00E2421D" w:rsidP="00E2421D">
      <w:pPr>
        <w:pStyle w:val="TextList"/>
        <w:ind w:left="284" w:hanging="284"/>
        <w:rPr>
          <w:rFonts w:eastAsia="Verdana"/>
        </w:rPr>
      </w:pPr>
      <w:r w:rsidRPr="00342B6F">
        <w:rPr>
          <w:rFonts w:eastAsia="Verdana"/>
        </w:rPr>
        <w:t>11</w:t>
      </w:r>
      <w:r>
        <w:rPr>
          <w:rFonts w:eastAsia="Verdana"/>
          <w:b/>
        </w:rPr>
        <w:t xml:space="preserve"> </w:t>
      </w:r>
      <w:r w:rsidR="0003782C">
        <w:rPr>
          <w:rFonts w:eastAsia="Verdana"/>
          <w:b/>
        </w:rPr>
        <w:tab/>
      </w:r>
      <w:r w:rsidRPr="00FA14F1">
        <w:rPr>
          <w:rFonts w:eastAsia="Verdana"/>
        </w:rPr>
        <w:t>My backpack is too</w:t>
      </w:r>
      <w:r w:rsidRPr="00FA14F1">
        <w:rPr>
          <w:rFonts w:eastAsia="Verdana"/>
        </w:rPr>
        <w:tab/>
      </w:r>
      <w:r>
        <w:rPr>
          <w:rFonts w:eastAsia="Verdana"/>
        </w:rPr>
        <w:tab/>
      </w:r>
      <w:r>
        <w:rPr>
          <w:rStyle w:val="GapFillchr"/>
        </w:rPr>
        <w:t>     </w:t>
      </w:r>
    </w:p>
    <w:p w14:paraId="66FE2A65" w14:textId="77D82B52" w:rsidR="00E2421D" w:rsidRPr="00FA14F1" w:rsidRDefault="00E2421D" w:rsidP="00E2421D">
      <w:pPr>
        <w:pStyle w:val="TextList"/>
        <w:ind w:left="284" w:hanging="284"/>
        <w:rPr>
          <w:rFonts w:eastAsia="Verdana"/>
        </w:rPr>
      </w:pPr>
      <w:r w:rsidRPr="00342B6F">
        <w:rPr>
          <w:rFonts w:eastAsia="Verdana"/>
        </w:rPr>
        <w:t>12</w:t>
      </w:r>
      <w:r>
        <w:rPr>
          <w:rFonts w:eastAsia="Verdana"/>
          <w:b/>
        </w:rPr>
        <w:t xml:space="preserve"> </w:t>
      </w:r>
      <w:r w:rsidR="0003782C">
        <w:rPr>
          <w:rFonts w:eastAsia="Verdana"/>
          <w:b/>
        </w:rPr>
        <w:tab/>
      </w:r>
      <w:r w:rsidRPr="00FA14F1">
        <w:rPr>
          <w:rFonts w:eastAsia="Verdana"/>
        </w:rPr>
        <w:t>Grandma is the most</w:t>
      </w:r>
      <w:r>
        <w:rPr>
          <w:rFonts w:eastAsia="Verdana"/>
        </w:rPr>
        <w:tab/>
      </w:r>
      <w:r w:rsidRPr="00FA14F1">
        <w:rPr>
          <w:rFonts w:eastAsia="Verdana"/>
        </w:rPr>
        <w:tab/>
      </w:r>
      <w:r>
        <w:rPr>
          <w:rStyle w:val="GapFillchr"/>
        </w:rPr>
        <w:t>     </w:t>
      </w:r>
    </w:p>
    <w:p w14:paraId="3FAD62CC" w14:textId="3B02CFF7" w:rsidR="00E2421D" w:rsidRPr="00FA14F1" w:rsidRDefault="00E2421D" w:rsidP="00E2421D">
      <w:pPr>
        <w:pStyle w:val="TextList"/>
        <w:ind w:left="284" w:hanging="284"/>
        <w:rPr>
          <w:rFonts w:eastAsia="Verdana"/>
        </w:rPr>
      </w:pPr>
      <w:r w:rsidRPr="00342B6F">
        <w:rPr>
          <w:rFonts w:eastAsia="Verdana"/>
        </w:rPr>
        <w:t>13</w:t>
      </w:r>
      <w:r>
        <w:rPr>
          <w:rFonts w:eastAsia="Verdana"/>
          <w:b/>
        </w:rPr>
        <w:t xml:space="preserve"> </w:t>
      </w:r>
      <w:r w:rsidR="0003782C">
        <w:rPr>
          <w:rFonts w:eastAsia="Verdana"/>
          <w:b/>
        </w:rPr>
        <w:tab/>
      </w:r>
      <w:r w:rsidRPr="00FA14F1">
        <w:rPr>
          <w:rFonts w:eastAsia="Verdana"/>
        </w:rPr>
        <w:t>Louise is quite</w:t>
      </w:r>
      <w:r w:rsidRPr="00FA14F1">
        <w:rPr>
          <w:rFonts w:eastAsia="Verdana"/>
        </w:rPr>
        <w:tab/>
      </w:r>
      <w:r w:rsidRPr="00FA14F1">
        <w:rPr>
          <w:rFonts w:eastAsia="Verdana"/>
        </w:rPr>
        <w:tab/>
      </w:r>
      <w:r>
        <w:rPr>
          <w:rStyle w:val="GapFillchr"/>
        </w:rPr>
        <w:t>     </w:t>
      </w:r>
    </w:p>
    <w:p w14:paraId="79B3FA7B" w14:textId="75F11536" w:rsidR="00E2421D" w:rsidRPr="00FA14F1" w:rsidRDefault="00E2421D" w:rsidP="00E2421D">
      <w:pPr>
        <w:pStyle w:val="TextList"/>
        <w:ind w:left="284" w:hanging="284"/>
        <w:rPr>
          <w:rFonts w:eastAsia="Verdana"/>
        </w:rPr>
      </w:pPr>
      <w:r w:rsidRPr="00342B6F">
        <w:rPr>
          <w:rFonts w:eastAsia="Verdana"/>
        </w:rPr>
        <w:t>14</w:t>
      </w:r>
      <w:r>
        <w:rPr>
          <w:rFonts w:eastAsia="Verdana"/>
          <w:b/>
        </w:rPr>
        <w:t xml:space="preserve"> </w:t>
      </w:r>
      <w:r w:rsidR="0003782C">
        <w:rPr>
          <w:rFonts w:eastAsia="Verdana"/>
          <w:b/>
        </w:rPr>
        <w:tab/>
      </w:r>
      <w:r w:rsidRPr="00FA14F1">
        <w:rPr>
          <w:rFonts w:eastAsia="Verdana"/>
        </w:rPr>
        <w:t>Smartphones are much</w:t>
      </w:r>
      <w:r w:rsidRPr="00FA14F1">
        <w:rPr>
          <w:rFonts w:eastAsia="Verdana"/>
        </w:rPr>
        <w:tab/>
      </w:r>
      <w:r>
        <w:rPr>
          <w:rStyle w:val="GapFillchr"/>
        </w:rPr>
        <w:t>     </w:t>
      </w:r>
    </w:p>
    <w:p w14:paraId="089D40BD" w14:textId="3CC7BAB1" w:rsidR="00E2421D" w:rsidRPr="00FA14F1" w:rsidRDefault="00E2421D" w:rsidP="00E2421D">
      <w:pPr>
        <w:pStyle w:val="TextList"/>
        <w:ind w:left="284" w:hanging="284"/>
        <w:rPr>
          <w:rFonts w:eastAsia="Verdana"/>
        </w:rPr>
      </w:pPr>
      <w:r w:rsidRPr="00342B6F">
        <w:rPr>
          <w:rFonts w:eastAsia="Verdana"/>
        </w:rPr>
        <w:t>15</w:t>
      </w:r>
      <w:r>
        <w:rPr>
          <w:rFonts w:eastAsia="Verdana"/>
          <w:b/>
        </w:rPr>
        <w:t xml:space="preserve"> </w:t>
      </w:r>
      <w:r w:rsidR="0003782C">
        <w:rPr>
          <w:rFonts w:eastAsia="Verdana"/>
          <w:b/>
        </w:rPr>
        <w:tab/>
      </w:r>
      <w:r w:rsidRPr="00FA14F1">
        <w:rPr>
          <w:rFonts w:eastAsia="Verdana"/>
        </w:rPr>
        <w:t>Uncle Bob is the</w:t>
      </w:r>
      <w:r w:rsidRPr="00FA14F1">
        <w:rPr>
          <w:rFonts w:eastAsia="Verdana"/>
        </w:rPr>
        <w:tab/>
      </w:r>
      <w:r>
        <w:rPr>
          <w:rFonts w:eastAsia="Verdana"/>
        </w:rPr>
        <w:tab/>
      </w:r>
      <w:r>
        <w:rPr>
          <w:rStyle w:val="GapFillchr"/>
        </w:rPr>
        <w:t>     </w:t>
      </w:r>
    </w:p>
    <w:p w14:paraId="13C95679" w14:textId="5551FEBA" w:rsidR="00E2421D" w:rsidRDefault="00E2421D" w:rsidP="00E2421D">
      <w:pPr>
        <w:pStyle w:val="TextList"/>
        <w:ind w:left="284" w:hanging="284"/>
        <w:rPr>
          <w:rStyle w:val="GapFillchr"/>
        </w:rPr>
      </w:pPr>
      <w:r w:rsidRPr="00342B6F">
        <w:rPr>
          <w:rFonts w:eastAsia="Verdana"/>
        </w:rPr>
        <w:t>16</w:t>
      </w:r>
      <w:r>
        <w:rPr>
          <w:rFonts w:eastAsia="Verdana"/>
          <w:b/>
        </w:rPr>
        <w:t xml:space="preserve"> </w:t>
      </w:r>
      <w:r w:rsidR="0003782C">
        <w:rPr>
          <w:rFonts w:eastAsia="Verdana"/>
          <w:b/>
        </w:rPr>
        <w:tab/>
      </w:r>
      <w:r w:rsidRPr="00FA14F1">
        <w:rPr>
          <w:rFonts w:eastAsia="Verdana"/>
        </w:rPr>
        <w:t>My dad’s wallet is a</w:t>
      </w:r>
      <w:r w:rsidRPr="00FA14F1">
        <w:rPr>
          <w:rFonts w:eastAsia="Verdana"/>
        </w:rPr>
        <w:tab/>
      </w:r>
      <w:r>
        <w:rPr>
          <w:rFonts w:eastAsia="Verdana"/>
        </w:rPr>
        <w:tab/>
      </w:r>
      <w:r>
        <w:rPr>
          <w:rStyle w:val="GapFillchr"/>
        </w:rPr>
        <w:t>     </w:t>
      </w:r>
    </w:p>
    <w:p w14:paraId="2E072232" w14:textId="77777777" w:rsidR="00E2421D" w:rsidRDefault="00E2421D" w:rsidP="00E2421D">
      <w:pPr>
        <w:pStyle w:val="TextList"/>
        <w:ind w:left="284" w:hanging="284"/>
        <w:rPr>
          <w:rFonts w:eastAsia="Verdana"/>
        </w:rPr>
      </w:pPr>
    </w:p>
    <w:p w14:paraId="62B7A184" w14:textId="77777777" w:rsidR="00E2421D" w:rsidRPr="004D11E1" w:rsidRDefault="00E2421D" w:rsidP="00E2421D">
      <w:pPr>
        <w:pStyle w:val="TextList"/>
        <w:ind w:left="284" w:hanging="284"/>
        <w:rPr>
          <w:rFonts w:eastAsia="Verdana"/>
          <w:bCs/>
        </w:rPr>
      </w:pPr>
      <w:proofErr w:type="spellStart"/>
      <w:proofErr w:type="gramStart"/>
      <w:r w:rsidRPr="004D11E1">
        <w:rPr>
          <w:rFonts w:eastAsia="Verdana"/>
          <w:bCs/>
        </w:rPr>
        <w:t>A</w:t>
      </w:r>
      <w:proofErr w:type="spellEnd"/>
      <w:proofErr w:type="gramEnd"/>
      <w:r w:rsidRPr="004D11E1">
        <w:rPr>
          <w:rFonts w:eastAsia="Verdana"/>
          <w:bCs/>
        </w:rPr>
        <w:t xml:space="preserve"> interesting person in the family.</w:t>
      </w:r>
    </w:p>
    <w:p w14:paraId="39BC3E7D" w14:textId="77777777" w:rsidR="00E2421D" w:rsidRPr="004D11E1" w:rsidRDefault="00E2421D" w:rsidP="00E2421D">
      <w:pPr>
        <w:pStyle w:val="TextList"/>
        <w:ind w:left="284" w:hanging="284"/>
        <w:rPr>
          <w:rFonts w:eastAsia="Verdana"/>
          <w:bCs/>
        </w:rPr>
      </w:pPr>
      <w:r w:rsidRPr="004D11E1">
        <w:rPr>
          <w:rFonts w:eastAsia="Verdana"/>
          <w:bCs/>
        </w:rPr>
        <w:t>B more expensive now.</w:t>
      </w:r>
    </w:p>
    <w:p w14:paraId="05B60CB8" w14:textId="77777777" w:rsidR="00E2421D" w:rsidRPr="004D11E1" w:rsidRDefault="00E2421D" w:rsidP="00E2421D">
      <w:pPr>
        <w:pStyle w:val="TextList"/>
        <w:ind w:left="284" w:hanging="284"/>
        <w:rPr>
          <w:rFonts w:eastAsia="Verdana"/>
          <w:bCs/>
        </w:rPr>
      </w:pPr>
      <w:r w:rsidRPr="004D11E1">
        <w:rPr>
          <w:rFonts w:eastAsia="Verdana"/>
          <w:bCs/>
        </w:rPr>
        <w:t>C than the others in the room.</w:t>
      </w:r>
    </w:p>
    <w:p w14:paraId="34129103" w14:textId="77777777" w:rsidR="00E2421D" w:rsidRPr="004D11E1" w:rsidRDefault="00E2421D" w:rsidP="00E2421D">
      <w:pPr>
        <w:pStyle w:val="TextList"/>
        <w:ind w:left="284" w:hanging="284"/>
        <w:rPr>
          <w:rFonts w:eastAsia="Verdana"/>
          <w:bCs/>
        </w:rPr>
      </w:pPr>
      <w:r w:rsidRPr="004D11E1">
        <w:rPr>
          <w:rFonts w:eastAsia="Verdana"/>
          <w:bCs/>
        </w:rPr>
        <w:t>D funniest person I know.</w:t>
      </w:r>
    </w:p>
    <w:p w14:paraId="4751F356" w14:textId="77777777" w:rsidR="00E2421D" w:rsidRPr="004D11E1" w:rsidRDefault="00E2421D" w:rsidP="00E2421D">
      <w:pPr>
        <w:pStyle w:val="TextList"/>
        <w:ind w:left="284" w:hanging="284"/>
        <w:rPr>
          <w:rFonts w:eastAsia="Verdana"/>
          <w:bCs/>
        </w:rPr>
      </w:pPr>
      <w:r w:rsidRPr="004D11E1">
        <w:rPr>
          <w:rFonts w:eastAsia="Verdana"/>
          <w:bCs/>
        </w:rPr>
        <w:t>E lot fatter than mine!</w:t>
      </w:r>
    </w:p>
    <w:p w14:paraId="2DF0FC84" w14:textId="77777777" w:rsidR="00E2421D" w:rsidRPr="004D11E1" w:rsidRDefault="00E2421D" w:rsidP="00E2421D">
      <w:pPr>
        <w:pStyle w:val="TextList"/>
        <w:ind w:left="284" w:hanging="284"/>
        <w:rPr>
          <w:rFonts w:eastAsia="Verdana"/>
          <w:bCs/>
        </w:rPr>
      </w:pPr>
      <w:r w:rsidRPr="004D11E1">
        <w:rPr>
          <w:rFonts w:eastAsia="Verdana"/>
          <w:bCs/>
        </w:rPr>
        <w:t>F shortest of the four girls.</w:t>
      </w:r>
    </w:p>
    <w:p w14:paraId="1114185E" w14:textId="77777777" w:rsidR="00E2421D" w:rsidRPr="004D11E1" w:rsidRDefault="00E2421D" w:rsidP="00E2421D">
      <w:pPr>
        <w:pStyle w:val="TextList"/>
        <w:ind w:left="284" w:hanging="284"/>
        <w:rPr>
          <w:rFonts w:eastAsia="Verdana"/>
          <w:bCs/>
        </w:rPr>
      </w:pPr>
      <w:r w:rsidRPr="004D11E1">
        <w:rPr>
          <w:rFonts w:eastAsia="Verdana"/>
          <w:bCs/>
        </w:rPr>
        <w:t>G a bit taller than her brother.</w:t>
      </w:r>
    </w:p>
    <w:p w14:paraId="4AF77B68" w14:textId="77777777" w:rsidR="00E2421D" w:rsidRPr="004D11E1" w:rsidRDefault="00E2421D" w:rsidP="00E2421D">
      <w:pPr>
        <w:pStyle w:val="TextList"/>
        <w:ind w:left="284" w:hanging="284"/>
        <w:rPr>
          <w:rFonts w:eastAsia="Verdana"/>
          <w:bCs/>
        </w:rPr>
      </w:pPr>
      <w:r w:rsidRPr="004D11E1">
        <w:rPr>
          <w:rFonts w:eastAsia="Verdana"/>
          <w:bCs/>
        </w:rPr>
        <w:t>H heavy with all my books.</w:t>
      </w:r>
    </w:p>
    <w:p w14:paraId="13461389" w14:textId="77777777" w:rsidR="00E2421D" w:rsidRPr="00E61293" w:rsidRDefault="00E2421D" w:rsidP="00E2421D">
      <w:pPr>
        <w:jc w:val="right"/>
        <w:rPr>
          <w:rFonts w:ascii="Arial" w:eastAsia="Calibri" w:hAnsi="Arial" w:cs="Arial"/>
          <w:sz w:val="20"/>
          <w:szCs w:val="20"/>
          <w:lang w:val="en-AU" w:eastAsia="en-US"/>
        </w:rPr>
      </w:pP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  <w:t>___/8</w:t>
      </w:r>
    </w:p>
    <w:p w14:paraId="02681E94" w14:textId="77777777" w:rsidR="00E2421D" w:rsidRPr="00B975B0" w:rsidRDefault="00E2421D" w:rsidP="00E2421D">
      <w:pPr>
        <w:ind w:left="3600"/>
        <w:rPr>
          <w:rFonts w:ascii="Arial" w:eastAsia="Calibri" w:hAnsi="Arial" w:cs="Arial"/>
          <w:sz w:val="20"/>
          <w:szCs w:val="20"/>
          <w:lang w:eastAsia="en-US"/>
        </w:rPr>
      </w:pPr>
    </w:p>
    <w:p w14:paraId="6F69C2E5" w14:textId="77777777" w:rsidR="00E2421D" w:rsidRDefault="00E2421D" w:rsidP="00E2421D">
      <w:pPr>
        <w:pStyle w:val="HeadCSubsubsection"/>
      </w:pPr>
      <w:r w:rsidRPr="00186089">
        <w:t xml:space="preserve">Task </w:t>
      </w:r>
      <w:r w:rsidRPr="00342B6F">
        <w:t>3</w:t>
      </w:r>
    </w:p>
    <w:p w14:paraId="4766AEB3" w14:textId="77777777" w:rsidR="00E2421D" w:rsidRDefault="00E2421D" w:rsidP="00E2421D">
      <w:pPr>
        <w:pStyle w:val="Rubric"/>
      </w:pPr>
      <w:bookmarkStart w:id="4" w:name="_Hlk529303027"/>
      <w:r w:rsidRPr="00FA14F1">
        <w:rPr>
          <w:rFonts w:eastAsia="Calibri"/>
        </w:rPr>
        <w:t xml:space="preserve">Complete the sentences </w:t>
      </w:r>
      <w:r w:rsidRPr="00873168">
        <w:rPr>
          <w:rFonts w:eastAsia="Calibri"/>
        </w:rPr>
        <w:t>w</w:t>
      </w:r>
      <w:r w:rsidRPr="00FA14F1">
        <w:rPr>
          <w:rFonts w:eastAsia="Calibri"/>
        </w:rPr>
        <w:t>ith th</w:t>
      </w:r>
      <w:r w:rsidRPr="00FA14F1">
        <w:t>e correct form of the words</w:t>
      </w:r>
      <w:r w:rsidRPr="00FA14F1">
        <w:rPr>
          <w:rFonts w:eastAsia="Calibri"/>
        </w:rPr>
        <w:t xml:space="preserve"> in</w:t>
      </w:r>
      <w:r w:rsidRPr="00FA14F1">
        <w:t xml:space="preserve"> brackets. Use </w:t>
      </w:r>
      <w:r w:rsidRPr="00FA14F1">
        <w:rPr>
          <w:i/>
        </w:rPr>
        <w:t>too</w:t>
      </w:r>
      <w:r w:rsidRPr="00FA14F1">
        <w:t xml:space="preserve"> </w:t>
      </w:r>
      <w:r>
        <w:t xml:space="preserve">or </w:t>
      </w:r>
      <w:r w:rsidRPr="00FA14F1">
        <w:rPr>
          <w:i/>
        </w:rPr>
        <w:t>enough</w:t>
      </w:r>
      <w:r w:rsidRPr="00FA14F1">
        <w:t>.</w:t>
      </w:r>
    </w:p>
    <w:p w14:paraId="4948DBF9" w14:textId="77777777" w:rsidR="00E2421D" w:rsidRPr="00FA14F1" w:rsidRDefault="00E2421D" w:rsidP="00E2421D">
      <w:pPr>
        <w:pStyle w:val="Rubric"/>
      </w:pPr>
    </w:p>
    <w:p w14:paraId="0B2BBC39" w14:textId="77777777" w:rsidR="00E2421D" w:rsidRPr="00FA14F1" w:rsidRDefault="00E2421D" w:rsidP="00E2421D">
      <w:pPr>
        <w:pStyle w:val="TextList"/>
        <w:ind w:left="284" w:hanging="284"/>
      </w:pPr>
      <w:r w:rsidRPr="00342B6F">
        <w:t>17</w:t>
      </w:r>
      <w:r>
        <w:rPr>
          <w:b/>
        </w:rPr>
        <w:t xml:space="preserve"> </w:t>
      </w:r>
      <w:r w:rsidRPr="00FA14F1">
        <w:t xml:space="preserve">Lily says her hair is </w:t>
      </w:r>
      <w:r w:rsidRPr="00AB2297">
        <w:rPr>
          <w:rStyle w:val="GapFillchr"/>
        </w:rPr>
        <w:t>                   </w:t>
      </w:r>
      <w:proofErr w:type="gramStart"/>
      <w:r w:rsidRPr="00AB2297">
        <w:rPr>
          <w:rStyle w:val="GapFillchr"/>
        </w:rPr>
        <w:t>  </w:t>
      </w:r>
      <w:r>
        <w:rPr>
          <w:shd w:val="clear" w:color="auto" w:fill="FFFFFF"/>
        </w:rPr>
        <w:t xml:space="preserve"> </w:t>
      </w:r>
      <w:r w:rsidRPr="00FA14F1">
        <w:t>(</w:t>
      </w:r>
      <w:proofErr w:type="gramEnd"/>
      <w:r w:rsidRPr="00FA14F1">
        <w:t>curly) and she wants to make it straight.</w:t>
      </w:r>
    </w:p>
    <w:p w14:paraId="27E0853D" w14:textId="77777777" w:rsidR="00E2421D" w:rsidRPr="00FA14F1" w:rsidRDefault="00E2421D" w:rsidP="00E2421D">
      <w:pPr>
        <w:pStyle w:val="TextList"/>
        <w:ind w:left="284" w:hanging="284"/>
      </w:pPr>
      <w:r w:rsidRPr="00342B6F">
        <w:t>18</w:t>
      </w:r>
      <w:r>
        <w:rPr>
          <w:b/>
        </w:rPr>
        <w:t xml:space="preserve"> </w:t>
      </w:r>
      <w:r w:rsidRPr="00FA14F1">
        <w:t xml:space="preserve">Let’s stay at home today – it </w:t>
      </w:r>
      <w:r w:rsidRPr="00AB2297">
        <w:rPr>
          <w:rStyle w:val="GapFillchr"/>
        </w:rPr>
        <w:t>                   </w:t>
      </w:r>
      <w:proofErr w:type="gramStart"/>
      <w:r w:rsidRPr="00AB2297">
        <w:rPr>
          <w:rStyle w:val="GapFillchr"/>
        </w:rPr>
        <w:t>  </w:t>
      </w:r>
      <w:r>
        <w:rPr>
          <w:shd w:val="clear" w:color="auto" w:fill="FFFFFF"/>
        </w:rPr>
        <w:t xml:space="preserve"> </w:t>
      </w:r>
      <w:r w:rsidRPr="00FA14F1">
        <w:t>(</w:t>
      </w:r>
      <w:proofErr w:type="gramEnd"/>
      <w:r>
        <w:t xml:space="preserve">not </w:t>
      </w:r>
      <w:r w:rsidRPr="00FA14F1">
        <w:t>hot) for the beach.</w:t>
      </w:r>
    </w:p>
    <w:p w14:paraId="6B644747" w14:textId="77777777" w:rsidR="00E2421D" w:rsidRPr="00FA14F1" w:rsidRDefault="00E2421D" w:rsidP="00E2421D">
      <w:pPr>
        <w:pStyle w:val="TextList"/>
        <w:ind w:left="284" w:hanging="284"/>
      </w:pPr>
      <w:r w:rsidRPr="00342B6F">
        <w:t>19</w:t>
      </w:r>
      <w:r>
        <w:rPr>
          <w:b/>
        </w:rPr>
        <w:t xml:space="preserve"> </w:t>
      </w:r>
      <w:r w:rsidRPr="00FA14F1">
        <w:t xml:space="preserve">These jeans are </w:t>
      </w:r>
      <w:r w:rsidRPr="00AB2297">
        <w:rPr>
          <w:rStyle w:val="GapFillchr"/>
        </w:rPr>
        <w:t>                   </w:t>
      </w:r>
      <w:proofErr w:type="gramStart"/>
      <w:r w:rsidRPr="00AB2297">
        <w:rPr>
          <w:rStyle w:val="GapFillchr"/>
        </w:rPr>
        <w:t>  </w:t>
      </w:r>
      <w:r>
        <w:rPr>
          <w:shd w:val="clear" w:color="auto" w:fill="FFFFFF"/>
        </w:rPr>
        <w:t xml:space="preserve"> </w:t>
      </w:r>
      <w:r w:rsidRPr="00FA14F1">
        <w:t>(</w:t>
      </w:r>
      <w:proofErr w:type="gramEnd"/>
      <w:r w:rsidRPr="00FA14F1">
        <w:t>big). They’re falling off me!</w:t>
      </w:r>
    </w:p>
    <w:p w14:paraId="010F71FF" w14:textId="77777777" w:rsidR="00E2421D" w:rsidRPr="00FA14F1" w:rsidRDefault="00E2421D" w:rsidP="00E2421D">
      <w:pPr>
        <w:pStyle w:val="TextList"/>
        <w:ind w:left="284" w:hanging="284"/>
      </w:pPr>
      <w:r w:rsidRPr="00342B6F">
        <w:t>20</w:t>
      </w:r>
      <w:r>
        <w:rPr>
          <w:b/>
        </w:rPr>
        <w:t xml:space="preserve"> </w:t>
      </w:r>
      <w:r w:rsidRPr="00FA14F1">
        <w:t xml:space="preserve">Are you </w:t>
      </w:r>
      <w:r w:rsidRPr="00AB2297">
        <w:rPr>
          <w:rStyle w:val="GapFillchr"/>
        </w:rPr>
        <w:t>                   </w:t>
      </w:r>
      <w:proofErr w:type="gramStart"/>
      <w:r w:rsidRPr="00AB2297">
        <w:rPr>
          <w:rStyle w:val="GapFillchr"/>
        </w:rPr>
        <w:t>  </w:t>
      </w:r>
      <w:r>
        <w:rPr>
          <w:shd w:val="clear" w:color="auto" w:fill="FFFFFF"/>
        </w:rPr>
        <w:t xml:space="preserve"> </w:t>
      </w:r>
      <w:r w:rsidRPr="00FA14F1">
        <w:t>(</w:t>
      </w:r>
      <w:proofErr w:type="gramEnd"/>
      <w:r w:rsidRPr="00FA14F1">
        <w:t>talented) to be a successful fashion designer?</w:t>
      </w:r>
    </w:p>
    <w:p w14:paraId="4894F936" w14:textId="77777777" w:rsidR="00E2421D" w:rsidRPr="00FA14F1" w:rsidRDefault="00E2421D" w:rsidP="00E2421D">
      <w:pPr>
        <w:pStyle w:val="TextList"/>
        <w:ind w:left="284" w:hanging="284"/>
      </w:pPr>
      <w:r w:rsidRPr="00342B6F">
        <w:t>21</w:t>
      </w:r>
      <w:r>
        <w:rPr>
          <w:b/>
        </w:rPr>
        <w:t xml:space="preserve"> </w:t>
      </w:r>
      <w:r w:rsidRPr="00FA14F1">
        <w:t xml:space="preserve">Trainers are great because they’re </w:t>
      </w:r>
      <w:r w:rsidRPr="00AB2297">
        <w:rPr>
          <w:rStyle w:val="GapFillchr"/>
        </w:rPr>
        <w:t>                   </w:t>
      </w:r>
      <w:proofErr w:type="gramStart"/>
      <w:r w:rsidRPr="00AB2297">
        <w:rPr>
          <w:rStyle w:val="GapFillchr"/>
        </w:rPr>
        <w:t>  </w:t>
      </w:r>
      <w:r>
        <w:rPr>
          <w:shd w:val="clear" w:color="auto" w:fill="FFFFFF"/>
        </w:rPr>
        <w:t xml:space="preserve"> </w:t>
      </w:r>
      <w:r>
        <w:t>(</w:t>
      </w:r>
      <w:proofErr w:type="gramEnd"/>
      <w:r>
        <w:t>comfortabl</w:t>
      </w:r>
      <w:r w:rsidRPr="00FA14F1">
        <w:t>e) to wear all day.</w:t>
      </w:r>
    </w:p>
    <w:p w14:paraId="16296197" w14:textId="77777777" w:rsidR="00E2421D" w:rsidRPr="00FA14F1" w:rsidRDefault="00E2421D" w:rsidP="00E2421D">
      <w:pPr>
        <w:pStyle w:val="TextList"/>
        <w:ind w:left="284" w:hanging="284"/>
      </w:pPr>
      <w:r w:rsidRPr="00342B6F">
        <w:t>22</w:t>
      </w:r>
      <w:r>
        <w:rPr>
          <w:b/>
        </w:rPr>
        <w:t xml:space="preserve"> </w:t>
      </w:r>
      <w:r w:rsidRPr="00FA14F1">
        <w:t xml:space="preserve">These clothes </w:t>
      </w:r>
      <w:r w:rsidRPr="00AB2297">
        <w:rPr>
          <w:rStyle w:val="GapFillchr"/>
        </w:rPr>
        <w:t>                   </w:t>
      </w:r>
      <w:proofErr w:type="gramStart"/>
      <w:r w:rsidRPr="00AB2297">
        <w:rPr>
          <w:rStyle w:val="GapFillchr"/>
        </w:rPr>
        <w:t>  </w:t>
      </w:r>
      <w:r>
        <w:rPr>
          <w:shd w:val="clear" w:color="auto" w:fill="FFFFFF"/>
        </w:rPr>
        <w:t xml:space="preserve"> </w:t>
      </w:r>
      <w:r w:rsidRPr="00FA14F1">
        <w:t>(</w:t>
      </w:r>
      <w:proofErr w:type="gramEnd"/>
      <w:r>
        <w:t xml:space="preserve">not </w:t>
      </w:r>
      <w:r w:rsidRPr="00FA14F1">
        <w:t xml:space="preserve">fashionable), so I don’t want to wear them. </w:t>
      </w:r>
    </w:p>
    <w:p w14:paraId="4C919C0C" w14:textId="77777777" w:rsidR="00E2421D" w:rsidRPr="00FA14F1" w:rsidRDefault="00E2421D" w:rsidP="00E2421D">
      <w:pPr>
        <w:pStyle w:val="TextList"/>
        <w:ind w:left="284" w:hanging="284"/>
      </w:pPr>
      <w:r w:rsidRPr="00342B6F">
        <w:t>23</w:t>
      </w:r>
      <w:r>
        <w:rPr>
          <w:b/>
        </w:rPr>
        <w:t xml:space="preserve"> </w:t>
      </w:r>
      <w:r w:rsidRPr="00FA14F1">
        <w:t xml:space="preserve">I broke my sister’s glasses and now she’s </w:t>
      </w:r>
      <w:r w:rsidRPr="00AB2297">
        <w:rPr>
          <w:rStyle w:val="GapFillchr"/>
        </w:rPr>
        <w:t>                   </w:t>
      </w:r>
      <w:proofErr w:type="gramStart"/>
      <w:r w:rsidRPr="00AB2297">
        <w:rPr>
          <w:rStyle w:val="GapFillchr"/>
        </w:rPr>
        <w:t>  </w:t>
      </w:r>
      <w:r>
        <w:rPr>
          <w:shd w:val="clear" w:color="auto" w:fill="FFFFFF"/>
        </w:rPr>
        <w:t xml:space="preserve"> </w:t>
      </w:r>
      <w:r w:rsidRPr="00FA14F1">
        <w:t>(</w:t>
      </w:r>
      <w:proofErr w:type="gramEnd"/>
      <w:r w:rsidRPr="00FA14F1">
        <w:t>angry)</w:t>
      </w:r>
      <w:r>
        <w:t xml:space="preserve"> to talk to me</w:t>
      </w:r>
      <w:r w:rsidRPr="00FA14F1">
        <w:t>.</w:t>
      </w:r>
    </w:p>
    <w:p w14:paraId="091C4910" w14:textId="77777777" w:rsidR="00E2421D" w:rsidRPr="00FA14F1" w:rsidRDefault="00E2421D" w:rsidP="00E2421D">
      <w:pPr>
        <w:pStyle w:val="TextList"/>
        <w:ind w:left="284" w:hanging="284"/>
      </w:pPr>
      <w:r w:rsidRPr="00342B6F">
        <w:t>24</w:t>
      </w:r>
      <w:r>
        <w:rPr>
          <w:b/>
        </w:rPr>
        <w:t xml:space="preserve"> </w:t>
      </w:r>
      <w:r w:rsidRPr="00FA14F1">
        <w:t xml:space="preserve">Harry is </w:t>
      </w:r>
      <w:r w:rsidRPr="00AB2297">
        <w:rPr>
          <w:rStyle w:val="GapFillchr"/>
        </w:rPr>
        <w:t>                   </w:t>
      </w:r>
      <w:proofErr w:type="gramStart"/>
      <w:r w:rsidRPr="00AB2297">
        <w:rPr>
          <w:rStyle w:val="GapFillchr"/>
        </w:rPr>
        <w:t>  </w:t>
      </w:r>
      <w:r>
        <w:rPr>
          <w:shd w:val="clear" w:color="auto" w:fill="FFFFFF"/>
        </w:rPr>
        <w:t xml:space="preserve"> </w:t>
      </w:r>
      <w:r w:rsidRPr="00FA14F1">
        <w:t>(</w:t>
      </w:r>
      <w:proofErr w:type="gramEnd"/>
      <w:r w:rsidRPr="00FA14F1">
        <w:t xml:space="preserve">fast) to become a great </w:t>
      </w:r>
      <w:r>
        <w:t>runner</w:t>
      </w:r>
      <w:r w:rsidRPr="00FA14F1">
        <w:t xml:space="preserve"> one day.</w:t>
      </w:r>
    </w:p>
    <w:p w14:paraId="1D2B8FFB" w14:textId="77777777" w:rsidR="00E2421D" w:rsidRPr="00FA14F1" w:rsidRDefault="00E2421D" w:rsidP="00E2421D">
      <w:pPr>
        <w:pStyle w:val="TextList"/>
        <w:ind w:left="284" w:hanging="284"/>
      </w:pPr>
      <w:r w:rsidRPr="00342B6F">
        <w:t>25</w:t>
      </w:r>
      <w:r>
        <w:rPr>
          <w:b/>
        </w:rPr>
        <w:t xml:space="preserve"> </w:t>
      </w:r>
      <w:r w:rsidRPr="00FA14F1">
        <w:t xml:space="preserve">I’m going to bed early tonight – I’m </w:t>
      </w:r>
      <w:r w:rsidRPr="00AB2297">
        <w:rPr>
          <w:rStyle w:val="GapFillchr"/>
        </w:rPr>
        <w:t>                   </w:t>
      </w:r>
      <w:proofErr w:type="gramStart"/>
      <w:r w:rsidRPr="00AB2297">
        <w:rPr>
          <w:rStyle w:val="GapFillchr"/>
        </w:rPr>
        <w:t>  </w:t>
      </w:r>
      <w:r>
        <w:rPr>
          <w:shd w:val="clear" w:color="auto" w:fill="FFFFFF"/>
        </w:rPr>
        <w:t xml:space="preserve"> </w:t>
      </w:r>
      <w:r w:rsidRPr="00FA14F1">
        <w:t>(</w:t>
      </w:r>
      <w:proofErr w:type="gramEnd"/>
      <w:r w:rsidRPr="00FA14F1">
        <w:t>tired)</w:t>
      </w:r>
      <w:r>
        <w:t xml:space="preserve"> to stay up late</w:t>
      </w:r>
      <w:r w:rsidRPr="00FA14F1">
        <w:t>.</w:t>
      </w:r>
    </w:p>
    <w:p w14:paraId="2B3F4742" w14:textId="77777777" w:rsidR="00E2421D" w:rsidRPr="006200F6" w:rsidRDefault="00E2421D" w:rsidP="00E2421D">
      <w:pPr>
        <w:pStyle w:val="Text"/>
        <w:jc w:val="right"/>
        <w:rPr>
          <w:rStyle w:val="Strong"/>
        </w:rPr>
      </w:pPr>
      <w:r w:rsidRPr="006200F6">
        <w:rPr>
          <w:rStyle w:val="Strong"/>
        </w:rPr>
        <w:tab/>
      </w:r>
      <w:r w:rsidRPr="006200F6">
        <w:rPr>
          <w:rStyle w:val="Strong"/>
        </w:rPr>
        <w:tab/>
      </w:r>
      <w:r w:rsidRPr="006200F6">
        <w:rPr>
          <w:rStyle w:val="Strong"/>
        </w:rPr>
        <w:tab/>
      </w:r>
      <w:r w:rsidRPr="006200F6">
        <w:rPr>
          <w:rStyle w:val="Strong"/>
        </w:rPr>
        <w:tab/>
      </w:r>
      <w:r w:rsidRPr="006200F6">
        <w:rPr>
          <w:rStyle w:val="Strong"/>
        </w:rPr>
        <w:tab/>
      </w:r>
      <w:r w:rsidRPr="006200F6">
        <w:rPr>
          <w:rStyle w:val="Strong"/>
        </w:rPr>
        <w:tab/>
      </w:r>
      <w:r w:rsidRPr="00113CFF">
        <w:rPr>
          <w:rStyle w:val="Strong"/>
          <w:b w:val="0"/>
          <w:bCs/>
        </w:rPr>
        <w:t>___</w:t>
      </w:r>
      <w:r w:rsidRPr="007C0629">
        <w:rPr>
          <w:rStyle w:val="Strong"/>
          <w:b w:val="0"/>
        </w:rPr>
        <w:t>/</w:t>
      </w:r>
      <w:r w:rsidRPr="00342B6F">
        <w:rPr>
          <w:rStyle w:val="Strong"/>
          <w:b w:val="0"/>
        </w:rPr>
        <w:t>9</w:t>
      </w:r>
    </w:p>
    <w:bookmarkEnd w:id="4"/>
    <w:p w14:paraId="359D75DC" w14:textId="77777777" w:rsidR="00E2421D" w:rsidRDefault="00E2421D" w:rsidP="00E2421D">
      <w:pPr>
        <w:rPr>
          <w:rFonts w:ascii="Arial" w:eastAsia="Calibri" w:hAnsi="Arial" w:cs="Arial"/>
          <w:sz w:val="20"/>
          <w:szCs w:val="20"/>
          <w:lang w:val="en-AU" w:eastAsia="en-US"/>
        </w:rPr>
        <w:sectPr w:rsidR="00E2421D" w:rsidSect="00C9249A">
          <w:type w:val="continuous"/>
          <w:pgSz w:w="11907" w:h="16839" w:code="9"/>
          <w:pgMar w:top="1656" w:right="706" w:bottom="1440" w:left="706" w:header="144" w:footer="562" w:gutter="0"/>
          <w:cols w:num="2" w:space="708"/>
          <w:docGrid w:linePitch="360"/>
        </w:sectPr>
      </w:pPr>
    </w:p>
    <w:p w14:paraId="74BF4C50" w14:textId="77777777" w:rsidR="00E2421D" w:rsidRPr="00C50CFD" w:rsidRDefault="00E2421D" w:rsidP="00E2421D">
      <w:pPr>
        <w:rPr>
          <w:rFonts w:ascii="Arial" w:eastAsia="Calibri" w:hAnsi="Arial" w:cs="Arial"/>
          <w:sz w:val="20"/>
          <w:szCs w:val="20"/>
          <w:lang w:val="en-AU" w:eastAsia="en-US"/>
        </w:rPr>
      </w:pPr>
    </w:p>
    <w:p w14:paraId="69DF9FA2" w14:textId="77777777" w:rsidR="00E2421D" w:rsidRDefault="00E2421D" w:rsidP="00E2421D">
      <w:pPr>
        <w:pStyle w:val="HeadBSubsection"/>
        <w:sectPr w:rsidR="00E2421D" w:rsidSect="00C9249A">
          <w:type w:val="continuous"/>
          <w:pgSz w:w="11907" w:h="16839" w:code="9"/>
          <w:pgMar w:top="1656" w:right="706" w:bottom="1440" w:left="706" w:header="144" w:footer="562" w:gutter="0"/>
          <w:cols w:num="2" w:space="708"/>
          <w:docGrid w:linePitch="360"/>
        </w:sectPr>
      </w:pPr>
      <w:r>
        <w:br w:type="column"/>
      </w:r>
    </w:p>
    <w:p w14:paraId="42FBEC62" w14:textId="77777777" w:rsidR="00E2421D" w:rsidRDefault="00E2421D" w:rsidP="00E2421D">
      <w:pPr>
        <w:pStyle w:val="HeadBSubsection"/>
      </w:pPr>
      <w:r>
        <w:lastRenderedPageBreak/>
        <w:t>Vocabulary</w:t>
      </w:r>
    </w:p>
    <w:p w14:paraId="55A83FF8" w14:textId="77777777" w:rsidR="00E2421D" w:rsidRDefault="00E2421D" w:rsidP="00E2421D">
      <w:pPr>
        <w:pStyle w:val="HeadCSubsubsection"/>
      </w:pPr>
      <w:r>
        <w:t xml:space="preserve">Task </w:t>
      </w:r>
      <w:r w:rsidRPr="00342B6F">
        <w:t>1</w:t>
      </w:r>
      <w:r>
        <w:t xml:space="preserve"> </w:t>
      </w:r>
    </w:p>
    <w:p w14:paraId="32AAFB2A" w14:textId="77777777" w:rsidR="00E2421D" w:rsidRDefault="00E2421D" w:rsidP="00E2421D">
      <w:pPr>
        <w:pStyle w:val="Rubric"/>
      </w:pPr>
      <w:r>
        <w:t>Choose the correct words to complete the sentences.</w:t>
      </w:r>
    </w:p>
    <w:p w14:paraId="64724D94" w14:textId="77777777" w:rsidR="00E2421D" w:rsidRPr="009C7394" w:rsidRDefault="00E2421D" w:rsidP="00E2421D">
      <w:pPr>
        <w:pStyle w:val="Rubric"/>
        <w:rPr>
          <w:rFonts w:eastAsia="Calibri"/>
          <w:lang w:eastAsia="en-US"/>
        </w:rPr>
      </w:pPr>
    </w:p>
    <w:p w14:paraId="10170002" w14:textId="77777777" w:rsidR="00E2421D" w:rsidRPr="00471EC9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2</w:t>
      </w:r>
      <w:r>
        <w:rPr>
          <w:rFonts w:eastAsia="Calibri"/>
          <w:lang w:val="en-AU" w:eastAsia="en-US"/>
        </w:rPr>
        <w:t xml:space="preserve">6 </w:t>
      </w:r>
      <w:r w:rsidRPr="00471EC9">
        <w:rPr>
          <w:rFonts w:eastAsia="Calibri"/>
          <w:lang w:val="en-AU" w:eastAsia="en-US"/>
        </w:rPr>
        <w:t xml:space="preserve">If you want to find out about the latest fashions, </w:t>
      </w:r>
      <w:r w:rsidRPr="00471EC9">
        <w:rPr>
          <w:rFonts w:eastAsia="Calibri"/>
          <w:b/>
          <w:lang w:val="en-AU" w:eastAsia="en-US"/>
        </w:rPr>
        <w:t xml:space="preserve">check </w:t>
      </w:r>
      <w:r w:rsidRPr="007C0629">
        <w:rPr>
          <w:rFonts w:eastAsia="Calibri"/>
          <w:lang w:val="en-AU" w:eastAsia="en-US"/>
        </w:rPr>
        <w:t>/</w:t>
      </w:r>
      <w:r w:rsidRPr="00471EC9">
        <w:rPr>
          <w:rFonts w:eastAsia="Calibri"/>
          <w:b/>
          <w:lang w:val="en-AU" w:eastAsia="en-US"/>
        </w:rPr>
        <w:t xml:space="preserve"> stand</w:t>
      </w:r>
      <w:r w:rsidRPr="00471EC9">
        <w:rPr>
          <w:rFonts w:eastAsia="Calibri"/>
          <w:lang w:val="en-AU" w:eastAsia="en-US"/>
        </w:rPr>
        <w:t xml:space="preserve"> out this website.</w:t>
      </w:r>
    </w:p>
    <w:p w14:paraId="5D680D03" w14:textId="77777777" w:rsidR="00E2421D" w:rsidRPr="00471EC9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27</w:t>
      </w:r>
      <w:r>
        <w:rPr>
          <w:rFonts w:eastAsia="Calibri"/>
          <w:b/>
          <w:lang w:val="en-AU" w:eastAsia="en-US"/>
        </w:rPr>
        <w:t xml:space="preserve"> </w:t>
      </w:r>
      <w:r w:rsidRPr="00471EC9">
        <w:rPr>
          <w:rFonts w:eastAsia="Calibri"/>
          <w:lang w:val="en-AU" w:eastAsia="en-US"/>
        </w:rPr>
        <w:t xml:space="preserve">Why don’t you </w:t>
      </w:r>
      <w:r w:rsidRPr="00471EC9">
        <w:rPr>
          <w:rFonts w:eastAsia="Calibri"/>
          <w:b/>
          <w:lang w:val="en-AU" w:eastAsia="en-US"/>
        </w:rPr>
        <w:t xml:space="preserve">dress </w:t>
      </w:r>
      <w:r w:rsidRPr="007C0629">
        <w:rPr>
          <w:rFonts w:eastAsia="Calibri"/>
          <w:lang w:val="en-AU" w:eastAsia="en-US"/>
        </w:rPr>
        <w:t>/</w:t>
      </w:r>
      <w:r w:rsidRPr="00471EC9">
        <w:rPr>
          <w:rFonts w:eastAsia="Calibri"/>
          <w:b/>
          <w:lang w:val="en-AU" w:eastAsia="en-US"/>
        </w:rPr>
        <w:t xml:space="preserve"> save</w:t>
      </w:r>
      <w:r w:rsidRPr="00471EC9">
        <w:rPr>
          <w:rFonts w:eastAsia="Calibri"/>
          <w:lang w:val="en-AU" w:eastAsia="en-US"/>
        </w:rPr>
        <w:t xml:space="preserve"> up and buy that great jacket you saw?</w:t>
      </w:r>
    </w:p>
    <w:p w14:paraId="7BC82672" w14:textId="77777777" w:rsidR="00E2421D" w:rsidRPr="00471EC9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28</w:t>
      </w:r>
      <w:r>
        <w:rPr>
          <w:rFonts w:eastAsia="Calibri"/>
          <w:b/>
          <w:lang w:val="en-AU" w:eastAsia="en-US"/>
        </w:rPr>
        <w:t xml:space="preserve"> </w:t>
      </w:r>
      <w:r w:rsidRPr="00471EC9">
        <w:rPr>
          <w:rFonts w:eastAsia="Calibri"/>
          <w:lang w:val="en-AU" w:eastAsia="en-US"/>
        </w:rPr>
        <w:t xml:space="preserve">I’d like to </w:t>
      </w:r>
      <w:r w:rsidRPr="00471EC9">
        <w:rPr>
          <w:rFonts w:eastAsia="Calibri"/>
          <w:b/>
          <w:lang w:val="en-AU" w:eastAsia="en-US"/>
        </w:rPr>
        <w:t xml:space="preserve">put </w:t>
      </w:r>
      <w:r w:rsidRPr="007C0629">
        <w:rPr>
          <w:rFonts w:eastAsia="Calibri"/>
          <w:lang w:val="en-AU" w:eastAsia="en-US"/>
        </w:rPr>
        <w:t>/</w:t>
      </w:r>
      <w:r w:rsidRPr="00471EC9">
        <w:rPr>
          <w:rFonts w:eastAsia="Calibri"/>
          <w:b/>
          <w:lang w:val="en-AU" w:eastAsia="en-US"/>
        </w:rPr>
        <w:t xml:space="preserve"> try</w:t>
      </w:r>
      <w:r w:rsidRPr="00471EC9">
        <w:rPr>
          <w:rFonts w:eastAsia="Calibri"/>
          <w:lang w:val="en-AU" w:eastAsia="en-US"/>
        </w:rPr>
        <w:t xml:space="preserve"> on these jeans before I buy them.</w:t>
      </w:r>
    </w:p>
    <w:p w14:paraId="4877D501" w14:textId="77777777" w:rsidR="00E2421D" w:rsidRPr="00471EC9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29</w:t>
      </w:r>
      <w:r>
        <w:rPr>
          <w:rFonts w:eastAsia="Calibri"/>
          <w:b/>
          <w:lang w:val="en-AU" w:eastAsia="en-US"/>
        </w:rPr>
        <w:t xml:space="preserve"> </w:t>
      </w:r>
      <w:r w:rsidRPr="00471EC9">
        <w:rPr>
          <w:rFonts w:eastAsia="Calibri"/>
          <w:lang w:val="en-AU" w:eastAsia="en-US"/>
        </w:rPr>
        <w:t xml:space="preserve">What does the </w:t>
      </w:r>
      <w:r w:rsidRPr="00471EC9">
        <w:rPr>
          <w:rFonts w:eastAsia="Calibri"/>
          <w:b/>
          <w:lang w:val="en-AU" w:eastAsia="en-US"/>
        </w:rPr>
        <w:t xml:space="preserve">pattern </w:t>
      </w:r>
      <w:r w:rsidRPr="007C0629">
        <w:rPr>
          <w:rFonts w:eastAsia="Calibri"/>
          <w:lang w:val="en-AU" w:eastAsia="en-US"/>
        </w:rPr>
        <w:t>/</w:t>
      </w:r>
      <w:r w:rsidRPr="00471EC9">
        <w:rPr>
          <w:rFonts w:eastAsia="Calibri"/>
          <w:b/>
          <w:lang w:val="en-AU" w:eastAsia="en-US"/>
        </w:rPr>
        <w:t xml:space="preserve"> slogan</w:t>
      </w:r>
      <w:r w:rsidRPr="00471EC9">
        <w:rPr>
          <w:rFonts w:eastAsia="Calibri"/>
          <w:lang w:val="en-AU" w:eastAsia="en-US"/>
        </w:rPr>
        <w:t xml:space="preserve"> on that T-shirt say? I can’t read it.</w:t>
      </w:r>
    </w:p>
    <w:p w14:paraId="38336F4A" w14:textId="77777777" w:rsidR="00E2421D" w:rsidRPr="00471EC9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30</w:t>
      </w:r>
      <w:r>
        <w:rPr>
          <w:rFonts w:eastAsia="Calibri"/>
          <w:b/>
          <w:lang w:val="en-AU" w:eastAsia="en-US"/>
        </w:rPr>
        <w:t xml:space="preserve"> </w:t>
      </w:r>
      <w:r w:rsidRPr="00471EC9">
        <w:rPr>
          <w:rFonts w:eastAsia="Calibri"/>
          <w:lang w:val="en-AU" w:eastAsia="en-US"/>
        </w:rPr>
        <w:t xml:space="preserve">Do you </w:t>
      </w:r>
      <w:r w:rsidRPr="00471EC9">
        <w:rPr>
          <w:rFonts w:eastAsia="Calibri"/>
          <w:b/>
          <w:lang w:val="en-AU" w:eastAsia="en-US"/>
        </w:rPr>
        <w:t xml:space="preserve">fancy </w:t>
      </w:r>
      <w:r w:rsidRPr="007C0629">
        <w:rPr>
          <w:rFonts w:eastAsia="Calibri"/>
          <w:lang w:val="en-AU" w:eastAsia="en-US"/>
        </w:rPr>
        <w:t>/</w:t>
      </w:r>
      <w:r w:rsidRPr="00471EC9">
        <w:rPr>
          <w:rFonts w:eastAsia="Calibri"/>
          <w:b/>
          <w:lang w:val="en-AU" w:eastAsia="en-US"/>
        </w:rPr>
        <w:t xml:space="preserve"> like</w:t>
      </w:r>
      <w:r w:rsidRPr="00471EC9">
        <w:rPr>
          <w:rFonts w:eastAsia="Calibri"/>
          <w:lang w:val="en-AU" w:eastAsia="en-US"/>
        </w:rPr>
        <w:t xml:space="preserve"> going shopping with me tomorrow?</w:t>
      </w:r>
    </w:p>
    <w:p w14:paraId="28414140" w14:textId="77777777" w:rsidR="00E2421D" w:rsidRPr="00471EC9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31</w:t>
      </w:r>
      <w:r>
        <w:rPr>
          <w:rFonts w:eastAsia="Calibri"/>
          <w:b/>
          <w:lang w:val="en-AU" w:eastAsia="en-US"/>
        </w:rPr>
        <w:t xml:space="preserve"> </w:t>
      </w:r>
      <w:r w:rsidRPr="00471EC9">
        <w:rPr>
          <w:rFonts w:eastAsia="Calibri"/>
          <w:lang w:val="en-AU" w:eastAsia="en-US"/>
        </w:rPr>
        <w:t xml:space="preserve">Her hair is very </w:t>
      </w:r>
      <w:r w:rsidRPr="00471EC9">
        <w:rPr>
          <w:rFonts w:eastAsia="Calibri"/>
          <w:b/>
          <w:lang w:val="en-AU" w:eastAsia="en-US"/>
        </w:rPr>
        <w:t xml:space="preserve">fair </w:t>
      </w:r>
      <w:r w:rsidRPr="007C0629">
        <w:rPr>
          <w:rFonts w:eastAsia="Calibri"/>
          <w:lang w:val="en-AU" w:eastAsia="en-US"/>
        </w:rPr>
        <w:t>/</w:t>
      </w:r>
      <w:r w:rsidRPr="00471EC9">
        <w:rPr>
          <w:rFonts w:eastAsia="Calibri"/>
          <w:b/>
          <w:lang w:val="en-AU" w:eastAsia="en-US"/>
        </w:rPr>
        <w:t xml:space="preserve"> dark</w:t>
      </w:r>
      <w:r w:rsidRPr="00471EC9">
        <w:rPr>
          <w:rFonts w:eastAsia="Calibri"/>
          <w:lang w:val="en-AU" w:eastAsia="en-US"/>
        </w:rPr>
        <w:t xml:space="preserve"> – it’s almost black.</w:t>
      </w:r>
    </w:p>
    <w:p w14:paraId="6A710625" w14:textId="77777777" w:rsidR="00E2421D" w:rsidRPr="00471EC9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32</w:t>
      </w:r>
      <w:r>
        <w:rPr>
          <w:rFonts w:eastAsia="Calibri"/>
          <w:b/>
          <w:lang w:val="en-AU" w:eastAsia="en-US"/>
        </w:rPr>
        <w:t xml:space="preserve"> </w:t>
      </w:r>
      <w:r w:rsidRPr="00471EC9">
        <w:rPr>
          <w:rFonts w:eastAsia="Calibri"/>
          <w:lang w:val="en-AU" w:eastAsia="en-US"/>
        </w:rPr>
        <w:t xml:space="preserve">He isn’t tall or short – he’s of </w:t>
      </w:r>
      <w:r w:rsidRPr="00471EC9">
        <w:rPr>
          <w:rFonts w:eastAsia="Calibri"/>
          <w:b/>
          <w:lang w:val="en-AU" w:eastAsia="en-US"/>
        </w:rPr>
        <w:t xml:space="preserve">average </w:t>
      </w:r>
      <w:r w:rsidRPr="007C0629">
        <w:rPr>
          <w:rFonts w:eastAsia="Calibri"/>
          <w:lang w:val="en-AU" w:eastAsia="en-US"/>
        </w:rPr>
        <w:t>/</w:t>
      </w:r>
      <w:r w:rsidRPr="00471EC9">
        <w:rPr>
          <w:rFonts w:eastAsia="Calibri"/>
          <w:b/>
          <w:lang w:val="en-AU" w:eastAsia="en-US"/>
        </w:rPr>
        <w:t xml:space="preserve"> usual</w:t>
      </w:r>
      <w:r w:rsidRPr="00471EC9">
        <w:rPr>
          <w:rFonts w:eastAsia="Calibri"/>
          <w:lang w:val="en-AU" w:eastAsia="en-US"/>
        </w:rPr>
        <w:t xml:space="preserve"> height.</w:t>
      </w:r>
    </w:p>
    <w:p w14:paraId="0D05A7BD" w14:textId="77777777" w:rsidR="00E2421D" w:rsidRPr="00471EC9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33</w:t>
      </w:r>
      <w:r>
        <w:rPr>
          <w:rFonts w:eastAsia="Calibri"/>
          <w:b/>
          <w:lang w:val="en-AU" w:eastAsia="en-US"/>
        </w:rPr>
        <w:t xml:space="preserve"> </w:t>
      </w:r>
      <w:r w:rsidRPr="00471EC9">
        <w:rPr>
          <w:rFonts w:eastAsia="Calibri"/>
          <w:lang w:val="en-AU" w:eastAsia="en-US"/>
        </w:rPr>
        <w:t xml:space="preserve">I’m sure I need </w:t>
      </w:r>
      <w:r w:rsidRPr="00471EC9">
        <w:rPr>
          <w:rFonts w:eastAsia="Calibri"/>
          <w:b/>
          <w:lang w:val="en-AU" w:eastAsia="en-US"/>
        </w:rPr>
        <w:t xml:space="preserve">braces </w:t>
      </w:r>
      <w:r w:rsidRPr="007C0629">
        <w:rPr>
          <w:rFonts w:eastAsia="Calibri"/>
          <w:lang w:val="en-AU" w:eastAsia="en-US"/>
        </w:rPr>
        <w:t>/</w:t>
      </w:r>
      <w:r w:rsidRPr="00471EC9">
        <w:rPr>
          <w:rFonts w:eastAsia="Calibri"/>
          <w:b/>
          <w:lang w:val="en-AU" w:eastAsia="en-US"/>
        </w:rPr>
        <w:t xml:space="preserve"> glasses</w:t>
      </w:r>
      <w:r w:rsidRPr="00471EC9">
        <w:rPr>
          <w:rFonts w:eastAsia="Calibri"/>
          <w:lang w:val="en-AU" w:eastAsia="en-US"/>
        </w:rPr>
        <w:t xml:space="preserve"> – I can’t see the board very well.</w:t>
      </w:r>
    </w:p>
    <w:p w14:paraId="2D00BF86" w14:textId="77777777" w:rsidR="00E2421D" w:rsidRPr="00E61293" w:rsidRDefault="00E2421D" w:rsidP="00E2421D">
      <w:pPr>
        <w:jc w:val="right"/>
        <w:rPr>
          <w:rFonts w:ascii="Arial" w:eastAsia="Calibri" w:hAnsi="Arial" w:cs="Arial"/>
          <w:sz w:val="20"/>
          <w:szCs w:val="20"/>
          <w:lang w:val="en-AU" w:eastAsia="en-US"/>
        </w:rPr>
      </w:pP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E61293">
        <w:rPr>
          <w:rFonts w:ascii="Arial" w:eastAsia="Calibri" w:hAnsi="Arial" w:cs="Arial"/>
          <w:sz w:val="20"/>
          <w:szCs w:val="20"/>
          <w:lang w:val="en-AU" w:eastAsia="en-US"/>
        </w:rPr>
        <w:tab/>
        <w:t>___/8</w:t>
      </w:r>
    </w:p>
    <w:p w14:paraId="10C0448F" w14:textId="77777777" w:rsidR="00E2421D" w:rsidRPr="0000297F" w:rsidRDefault="00E2421D" w:rsidP="00E2421D">
      <w:pPr>
        <w:rPr>
          <w:rFonts w:ascii="Arial" w:eastAsia="Calibri" w:hAnsi="Arial" w:cs="Arial"/>
          <w:sz w:val="20"/>
          <w:szCs w:val="20"/>
          <w:lang w:val="en-AU" w:eastAsia="en-US"/>
        </w:rPr>
      </w:pPr>
    </w:p>
    <w:p w14:paraId="3B12E35D" w14:textId="77777777" w:rsidR="00E2421D" w:rsidRPr="00076463" w:rsidRDefault="00E2421D" w:rsidP="00E2421D">
      <w:pPr>
        <w:pStyle w:val="HeadCSubsubsection"/>
      </w:pPr>
      <w:r w:rsidRPr="00076463">
        <w:t xml:space="preserve">Task </w:t>
      </w:r>
      <w:r w:rsidRPr="00342B6F">
        <w:t>2</w:t>
      </w:r>
    </w:p>
    <w:p w14:paraId="5EA93037" w14:textId="7F48A9D4" w:rsidR="00E2421D" w:rsidRPr="00974E72" w:rsidRDefault="00E2421D" w:rsidP="00E2421D">
      <w:pPr>
        <w:pStyle w:val="Rubric"/>
        <w:rPr>
          <w:rFonts w:eastAsia="Calibri"/>
          <w:lang w:val="en-AU" w:eastAsia="en-US"/>
        </w:rPr>
      </w:pPr>
      <w:r w:rsidRPr="00974E72">
        <w:rPr>
          <w:rFonts w:eastAsia="Calibri"/>
          <w:lang w:val="en-AU" w:eastAsia="en-US"/>
        </w:rPr>
        <w:t xml:space="preserve">Complete the conversations with a word from </w:t>
      </w:r>
      <w:r>
        <w:rPr>
          <w:rFonts w:eastAsia="Calibri"/>
          <w:lang w:val="en-AU" w:eastAsia="en-US"/>
        </w:rPr>
        <w:t>A and a word from B</w:t>
      </w:r>
      <w:r w:rsidRPr="00974E72">
        <w:rPr>
          <w:rFonts w:eastAsia="Calibri"/>
          <w:lang w:val="en-AU" w:eastAsia="en-US"/>
        </w:rPr>
        <w:t>.</w:t>
      </w:r>
    </w:p>
    <w:p w14:paraId="1BAB881F" w14:textId="77777777" w:rsidR="00E2421D" w:rsidRDefault="00E2421D" w:rsidP="00E2421D">
      <w:pPr>
        <w:pStyle w:val="Text"/>
      </w:pPr>
      <w:bookmarkStart w:id="5" w:name="_Hlk529309830"/>
      <w:r>
        <w:t>A</w:t>
      </w:r>
    </w:p>
    <w:p w14:paraId="1E91D472" w14:textId="59C37E32" w:rsidR="00E2421D" w:rsidRPr="00974E72" w:rsidRDefault="00E2421D" w:rsidP="00E2421D">
      <w:pPr>
        <w:keepLines/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tabs>
          <w:tab w:val="left" w:pos="567"/>
        </w:tabs>
        <w:spacing w:before="120" w:after="120"/>
        <w:contextualSpacing/>
        <w:rPr>
          <w:rFonts w:ascii="Arial" w:hAnsi="Arial" w:cs="Arial"/>
          <w:sz w:val="20"/>
          <w:szCs w:val="20"/>
        </w:rPr>
      </w:pPr>
      <w:r w:rsidRPr="00974E72">
        <w:rPr>
          <w:rFonts w:ascii="Arial" w:hAnsi="Arial" w:cs="Arial"/>
          <w:sz w:val="20"/>
          <w:szCs w:val="20"/>
        </w:rPr>
        <w:t xml:space="preserve">how  </w:t>
      </w:r>
      <w:r>
        <w:rPr>
          <w:rFonts w:ascii="Arial" w:hAnsi="Arial" w:cs="Arial"/>
          <w:sz w:val="20"/>
          <w:szCs w:val="20"/>
        </w:rPr>
        <w:t xml:space="preserve">  </w:t>
      </w:r>
      <w:r w:rsidRPr="00974E72">
        <w:rPr>
          <w:rFonts w:ascii="Arial" w:hAnsi="Arial" w:cs="Arial"/>
          <w:sz w:val="20"/>
          <w:szCs w:val="20"/>
        </w:rPr>
        <w:t xml:space="preserve"> </w:t>
      </w:r>
      <w:r w:rsidR="009709D3">
        <w:rPr>
          <w:rFonts w:ascii="Arial" w:hAnsi="Arial" w:cs="Arial"/>
          <w:sz w:val="20"/>
          <w:szCs w:val="20"/>
        </w:rPr>
        <w:tab/>
      </w:r>
      <w:r w:rsidRPr="00974E72">
        <w:rPr>
          <w:rFonts w:ascii="Arial" w:hAnsi="Arial" w:cs="Arial"/>
          <w:sz w:val="20"/>
          <w:szCs w:val="20"/>
        </w:rPr>
        <w:t xml:space="preserve">like  </w:t>
      </w:r>
      <w:r>
        <w:rPr>
          <w:rFonts w:ascii="Arial" w:hAnsi="Arial" w:cs="Arial"/>
          <w:sz w:val="20"/>
          <w:szCs w:val="20"/>
        </w:rPr>
        <w:t xml:space="preserve"> </w:t>
      </w:r>
      <w:r w:rsidR="009709D3">
        <w:rPr>
          <w:rFonts w:ascii="Arial" w:hAnsi="Arial" w:cs="Arial"/>
          <w:sz w:val="20"/>
          <w:szCs w:val="20"/>
        </w:rPr>
        <w:tab/>
      </w:r>
      <w:r w:rsidRPr="00974E72">
        <w:rPr>
          <w:rFonts w:ascii="Arial" w:hAnsi="Arial" w:cs="Arial"/>
          <w:sz w:val="20"/>
          <w:szCs w:val="20"/>
        </w:rPr>
        <w:t xml:space="preserve">look </w:t>
      </w:r>
      <w:r w:rsidR="009709D3">
        <w:rPr>
          <w:rFonts w:ascii="Arial" w:hAnsi="Arial" w:cs="Arial"/>
          <w:sz w:val="20"/>
          <w:szCs w:val="20"/>
        </w:rPr>
        <w:tab/>
      </w:r>
      <w:r w:rsidRPr="00974E72">
        <w:rPr>
          <w:rFonts w:ascii="Arial" w:hAnsi="Arial" w:cs="Arial"/>
          <w:sz w:val="20"/>
          <w:szCs w:val="20"/>
        </w:rPr>
        <w:t xml:space="preserve">what  </w:t>
      </w:r>
      <w:r>
        <w:rPr>
          <w:rFonts w:ascii="Arial" w:hAnsi="Arial" w:cs="Arial"/>
          <w:sz w:val="20"/>
          <w:szCs w:val="20"/>
        </w:rPr>
        <w:t xml:space="preserve">  </w:t>
      </w:r>
      <w:r w:rsidRPr="00974E72">
        <w:rPr>
          <w:rFonts w:ascii="Arial" w:hAnsi="Arial" w:cs="Arial"/>
          <w:sz w:val="20"/>
          <w:szCs w:val="20"/>
        </w:rPr>
        <w:t xml:space="preserve"> who       </w:t>
      </w:r>
    </w:p>
    <w:bookmarkEnd w:id="5"/>
    <w:p w14:paraId="5B8FE251" w14:textId="77777777" w:rsidR="00E2421D" w:rsidRDefault="00E2421D" w:rsidP="00E2421D">
      <w:pPr>
        <w:pStyle w:val="Text"/>
      </w:pPr>
      <w:r>
        <w:t>B</w:t>
      </w:r>
    </w:p>
    <w:p w14:paraId="39EA3383" w14:textId="77777777" w:rsidR="00E2421D" w:rsidRPr="00974E72" w:rsidRDefault="00E2421D" w:rsidP="00E2421D">
      <w:pPr>
        <w:keepLines/>
        <w:pBdr>
          <w:top w:val="dashed" w:sz="4" w:space="1" w:color="auto"/>
          <w:left w:val="dashed" w:sz="4" w:space="4" w:color="auto"/>
          <w:bottom w:val="dashed" w:sz="4" w:space="1" w:color="auto"/>
          <w:right w:val="dashed" w:sz="4" w:space="4" w:color="auto"/>
        </w:pBdr>
        <w:tabs>
          <w:tab w:val="left" w:pos="567"/>
        </w:tabs>
        <w:spacing w:before="120" w:after="120"/>
        <w:contextualSpacing/>
        <w:rPr>
          <w:rFonts w:ascii="Arial" w:hAnsi="Arial" w:cs="Arial"/>
          <w:sz w:val="20"/>
          <w:szCs w:val="20"/>
        </w:rPr>
      </w:pPr>
      <w:r w:rsidRPr="00974E72">
        <w:rPr>
          <w:rFonts w:ascii="Arial" w:hAnsi="Arial" w:cs="Arial"/>
          <w:sz w:val="20"/>
          <w:szCs w:val="20"/>
        </w:rPr>
        <w:t xml:space="preserve">curly  </w:t>
      </w:r>
      <w:r>
        <w:rPr>
          <w:rFonts w:ascii="Arial" w:hAnsi="Arial" w:cs="Arial"/>
          <w:sz w:val="20"/>
          <w:szCs w:val="20"/>
        </w:rPr>
        <w:t xml:space="preserve">  </w:t>
      </w:r>
      <w:r w:rsidRPr="00974E72">
        <w:rPr>
          <w:rFonts w:ascii="Arial" w:hAnsi="Arial" w:cs="Arial"/>
          <w:sz w:val="20"/>
          <w:szCs w:val="20"/>
        </w:rPr>
        <w:t xml:space="preserve"> freckles </w:t>
      </w:r>
      <w:r>
        <w:rPr>
          <w:rFonts w:ascii="Arial" w:hAnsi="Arial" w:cs="Arial"/>
          <w:sz w:val="20"/>
          <w:szCs w:val="20"/>
        </w:rPr>
        <w:t xml:space="preserve">  </w:t>
      </w:r>
      <w:r w:rsidRPr="00974E72">
        <w:rPr>
          <w:rFonts w:ascii="Arial" w:hAnsi="Arial" w:cs="Arial"/>
          <w:sz w:val="20"/>
          <w:szCs w:val="20"/>
        </w:rPr>
        <w:t xml:space="preserve">  might  </w:t>
      </w:r>
      <w:r>
        <w:rPr>
          <w:rFonts w:ascii="Arial" w:hAnsi="Arial" w:cs="Arial"/>
          <w:sz w:val="20"/>
          <w:szCs w:val="20"/>
        </w:rPr>
        <w:t xml:space="preserve">  </w:t>
      </w:r>
      <w:r w:rsidRPr="00974E72">
        <w:rPr>
          <w:rFonts w:ascii="Arial" w:hAnsi="Arial" w:cs="Arial"/>
          <w:sz w:val="20"/>
          <w:szCs w:val="20"/>
        </w:rPr>
        <w:t xml:space="preserve"> personality   </w:t>
      </w:r>
      <w:r>
        <w:rPr>
          <w:rFonts w:ascii="Arial" w:hAnsi="Arial" w:cs="Arial"/>
          <w:sz w:val="20"/>
          <w:szCs w:val="20"/>
        </w:rPr>
        <w:t xml:space="preserve"> </w:t>
      </w:r>
      <w:r w:rsidRPr="00974E72">
        <w:rPr>
          <w:rFonts w:ascii="Arial" w:hAnsi="Arial" w:cs="Arial"/>
          <w:sz w:val="20"/>
          <w:szCs w:val="20"/>
        </w:rPr>
        <w:t xml:space="preserve"> probably       </w:t>
      </w:r>
    </w:p>
    <w:p w14:paraId="68C70C9E" w14:textId="77777777" w:rsidR="00E2421D" w:rsidRPr="00974E72" w:rsidRDefault="00E2421D" w:rsidP="00E2421D">
      <w:pPr>
        <w:rPr>
          <w:rFonts w:ascii="Arial" w:eastAsia="Calibri" w:hAnsi="Arial" w:cs="Arial"/>
          <w:sz w:val="20"/>
          <w:szCs w:val="20"/>
          <w:lang w:eastAsia="en-US"/>
        </w:rPr>
      </w:pPr>
    </w:p>
    <w:p w14:paraId="373BF60C" w14:textId="77777777" w:rsidR="00E2421D" w:rsidRPr="00974E72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34</w:t>
      </w:r>
      <w:r>
        <w:rPr>
          <w:rFonts w:eastAsia="Calibri"/>
          <w:b/>
          <w:lang w:val="en-AU" w:eastAsia="en-US"/>
        </w:rPr>
        <w:t xml:space="preserve"> </w:t>
      </w:r>
      <w:r w:rsidRPr="00650C0D">
        <w:rPr>
          <w:rFonts w:eastAsia="Calibri"/>
          <w:b/>
          <w:lang w:val="en-AU" w:eastAsia="en-US"/>
        </w:rPr>
        <w:t>A:</w:t>
      </w:r>
      <w:r w:rsidRPr="00974E72">
        <w:rPr>
          <w:rFonts w:eastAsia="Calibri"/>
          <w:lang w:val="en-AU" w:eastAsia="en-US"/>
        </w:rPr>
        <w:t xml:space="preserve"> What’s your best friend </w:t>
      </w:r>
      <w:r>
        <w:rPr>
          <w:rStyle w:val="GapFillchr"/>
          <w:rFonts w:eastAsiaTheme="minorHAnsi"/>
        </w:rPr>
        <w:t>         </w:t>
      </w:r>
      <w:proofErr w:type="gramStart"/>
      <w:r>
        <w:rPr>
          <w:rStyle w:val="GapFillchr"/>
        </w:rPr>
        <w:t> </w:t>
      </w:r>
      <w:r>
        <w:rPr>
          <w:rFonts w:eastAsia="Calibri"/>
          <w:lang w:val="en-AU" w:eastAsia="en-US"/>
        </w:rPr>
        <w:t xml:space="preserve"> ?</w:t>
      </w:r>
      <w:proofErr w:type="gramEnd"/>
    </w:p>
    <w:p w14:paraId="125AEC60" w14:textId="77777777" w:rsidR="00E2421D" w:rsidRPr="00974E72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  <w:r>
        <w:rPr>
          <w:rFonts w:eastAsia="Calibri"/>
          <w:lang w:val="en-AU" w:eastAsia="en-US"/>
        </w:rPr>
        <w:t xml:space="preserve">    </w:t>
      </w:r>
      <w:r>
        <w:rPr>
          <w:rFonts w:eastAsia="Calibri"/>
          <w:lang w:val="en-AU" w:eastAsia="en-US"/>
        </w:rPr>
        <w:tab/>
      </w:r>
      <w:r w:rsidRPr="00650C0D">
        <w:rPr>
          <w:rFonts w:eastAsia="Calibri"/>
          <w:b/>
          <w:lang w:val="en-AU" w:eastAsia="en-US"/>
        </w:rPr>
        <w:t>B:</w:t>
      </w:r>
      <w:r w:rsidRPr="00974E72">
        <w:rPr>
          <w:rFonts w:eastAsia="Calibri"/>
          <w:lang w:val="en-AU" w:eastAsia="en-US"/>
        </w:rPr>
        <w:t xml:space="preserve"> She’s great. She has an amazing </w:t>
      </w:r>
      <w:r>
        <w:rPr>
          <w:rStyle w:val="GapFillchr"/>
          <w:rFonts w:eastAsiaTheme="minorHAnsi"/>
        </w:rPr>
        <w:t>         </w:t>
      </w:r>
      <w:proofErr w:type="gramStart"/>
      <w:r>
        <w:rPr>
          <w:rStyle w:val="GapFillchr"/>
        </w:rPr>
        <w:t> </w:t>
      </w:r>
      <w:r>
        <w:rPr>
          <w:rFonts w:eastAsia="Calibri"/>
          <w:lang w:val="en-AU" w:eastAsia="en-US"/>
        </w:rPr>
        <w:t xml:space="preserve"> .</w:t>
      </w:r>
      <w:proofErr w:type="gramEnd"/>
    </w:p>
    <w:p w14:paraId="452AD353" w14:textId="77777777" w:rsidR="00E2421D" w:rsidRPr="00974E72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</w:p>
    <w:p w14:paraId="16F9F6B0" w14:textId="42FA26A1" w:rsidR="00E2421D" w:rsidRPr="00974E72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3</w:t>
      </w:r>
      <w:r>
        <w:rPr>
          <w:rFonts w:eastAsia="Calibri"/>
          <w:lang w:val="en-AU" w:eastAsia="en-US"/>
        </w:rPr>
        <w:t xml:space="preserve">5 </w:t>
      </w:r>
      <w:r w:rsidRPr="00650C0D">
        <w:rPr>
          <w:rFonts w:eastAsia="Calibri"/>
          <w:b/>
          <w:lang w:val="en-AU" w:eastAsia="en-US"/>
        </w:rPr>
        <w:t>A:</w:t>
      </w:r>
      <w:r w:rsidRPr="00974E72">
        <w:rPr>
          <w:rFonts w:eastAsia="Calibri"/>
          <w:lang w:val="en-AU" w:eastAsia="en-US"/>
        </w:rPr>
        <w:t xml:space="preserve"> What does your brother </w:t>
      </w:r>
      <w:r w:rsidR="006F411E">
        <w:rPr>
          <w:rFonts w:eastAsia="Calibri"/>
          <w:lang w:val="en-AU" w:eastAsia="en-US"/>
        </w:rPr>
        <w:t xml:space="preserve"> </w:t>
      </w:r>
      <w:r>
        <w:rPr>
          <w:rStyle w:val="GapFillchr"/>
          <w:rFonts w:eastAsiaTheme="minorHAnsi"/>
        </w:rPr>
        <w:t>         </w:t>
      </w:r>
      <w:r>
        <w:rPr>
          <w:rStyle w:val="GapFillchr"/>
        </w:rPr>
        <w:t> </w:t>
      </w:r>
      <w:r>
        <w:rPr>
          <w:rFonts w:eastAsia="Calibri"/>
          <w:lang w:val="en-AU" w:eastAsia="en-US"/>
        </w:rPr>
        <w:t xml:space="preserve"> </w:t>
      </w:r>
      <w:r w:rsidR="009709D3">
        <w:rPr>
          <w:rFonts w:eastAsia="Calibri"/>
          <w:lang w:val="en-AU" w:eastAsia="en-US"/>
        </w:rPr>
        <w:t>like</w:t>
      </w:r>
      <w:r>
        <w:rPr>
          <w:rFonts w:eastAsia="Calibri"/>
          <w:lang w:val="en-AU" w:eastAsia="en-US"/>
        </w:rPr>
        <w:t>?</w:t>
      </w:r>
    </w:p>
    <w:p w14:paraId="0E79881F" w14:textId="77777777" w:rsidR="00E2421D" w:rsidRPr="00974E72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  <w:r w:rsidRPr="00974E72">
        <w:rPr>
          <w:rFonts w:eastAsia="Calibri"/>
          <w:lang w:val="en-AU" w:eastAsia="en-US"/>
        </w:rPr>
        <w:t xml:space="preserve"> </w:t>
      </w:r>
      <w:r>
        <w:rPr>
          <w:rFonts w:eastAsia="Calibri"/>
          <w:lang w:val="en-AU" w:eastAsia="en-US"/>
        </w:rPr>
        <w:t xml:space="preserve">   </w:t>
      </w:r>
      <w:r>
        <w:rPr>
          <w:rFonts w:eastAsia="Calibri"/>
          <w:lang w:val="en-AU" w:eastAsia="en-US"/>
        </w:rPr>
        <w:tab/>
      </w:r>
      <w:r w:rsidRPr="00650C0D">
        <w:rPr>
          <w:rFonts w:eastAsia="Calibri"/>
          <w:b/>
          <w:lang w:val="en-AU" w:eastAsia="en-US"/>
        </w:rPr>
        <w:t>B:</w:t>
      </w:r>
      <w:r w:rsidRPr="00974E72">
        <w:rPr>
          <w:rFonts w:eastAsia="Calibri"/>
          <w:lang w:val="en-AU" w:eastAsia="en-US"/>
        </w:rPr>
        <w:t xml:space="preserve"> He’s short with </w:t>
      </w:r>
      <w:r>
        <w:rPr>
          <w:rStyle w:val="GapFillchr"/>
          <w:rFonts w:eastAsiaTheme="minorHAnsi"/>
        </w:rPr>
        <w:t>         </w:t>
      </w:r>
      <w:proofErr w:type="gramStart"/>
      <w:r>
        <w:rPr>
          <w:rStyle w:val="GapFillchr"/>
        </w:rPr>
        <w:t> </w:t>
      </w:r>
      <w:r>
        <w:rPr>
          <w:rFonts w:eastAsia="Calibri"/>
          <w:lang w:val="en-AU" w:eastAsia="en-US"/>
        </w:rPr>
        <w:t xml:space="preserve"> .</w:t>
      </w:r>
      <w:proofErr w:type="gramEnd"/>
    </w:p>
    <w:p w14:paraId="6767B9FE" w14:textId="77777777" w:rsidR="00E2421D" w:rsidRPr="00974E72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</w:p>
    <w:p w14:paraId="11572FF9" w14:textId="77777777" w:rsidR="00E2421D" w:rsidRPr="00974E72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36</w:t>
      </w:r>
      <w:r>
        <w:rPr>
          <w:rFonts w:eastAsia="Calibri"/>
          <w:b/>
          <w:lang w:val="en-AU" w:eastAsia="en-US"/>
        </w:rPr>
        <w:t xml:space="preserve"> </w:t>
      </w:r>
      <w:r w:rsidRPr="00650C0D">
        <w:rPr>
          <w:rFonts w:eastAsia="Calibri"/>
          <w:b/>
          <w:lang w:val="en-AU" w:eastAsia="en-US"/>
        </w:rPr>
        <w:t>A:</w:t>
      </w:r>
      <w:r w:rsidRPr="00974E72">
        <w:rPr>
          <w:rFonts w:eastAsia="Calibri"/>
          <w:lang w:val="en-AU" w:eastAsia="en-US"/>
        </w:rPr>
        <w:t xml:space="preserve"> </w:t>
      </w:r>
      <w:r>
        <w:rPr>
          <w:rStyle w:val="GapFillchr"/>
          <w:rFonts w:eastAsiaTheme="minorHAnsi"/>
        </w:rPr>
        <w:t>         </w:t>
      </w:r>
      <w:r>
        <w:rPr>
          <w:rStyle w:val="GapFillchr"/>
        </w:rPr>
        <w:t> </w:t>
      </w:r>
      <w:r>
        <w:t xml:space="preserve"> </w:t>
      </w:r>
      <w:r w:rsidRPr="00974E72">
        <w:rPr>
          <w:rFonts w:eastAsia="Calibri"/>
          <w:lang w:val="en-AU" w:eastAsia="en-US"/>
        </w:rPr>
        <w:t>do you look like?</w:t>
      </w:r>
    </w:p>
    <w:p w14:paraId="58D8301C" w14:textId="77777777" w:rsidR="00E2421D" w:rsidRPr="00974E72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  <w:r w:rsidRPr="00974E72">
        <w:rPr>
          <w:rFonts w:eastAsia="Calibri"/>
          <w:lang w:val="en-AU" w:eastAsia="en-US"/>
        </w:rPr>
        <w:t xml:space="preserve"> </w:t>
      </w:r>
      <w:r>
        <w:rPr>
          <w:rFonts w:eastAsia="Calibri"/>
          <w:lang w:val="en-AU" w:eastAsia="en-US"/>
        </w:rPr>
        <w:t xml:space="preserve">  </w:t>
      </w:r>
      <w:r>
        <w:rPr>
          <w:rFonts w:eastAsia="Calibri"/>
          <w:lang w:val="en-AU" w:eastAsia="en-US"/>
        </w:rPr>
        <w:tab/>
      </w:r>
      <w:r w:rsidRPr="00650C0D">
        <w:rPr>
          <w:rFonts w:eastAsia="Calibri"/>
          <w:b/>
          <w:lang w:val="en-AU" w:eastAsia="en-US"/>
        </w:rPr>
        <w:t>B:</w:t>
      </w:r>
      <w:r w:rsidRPr="00974E72">
        <w:rPr>
          <w:rFonts w:eastAsia="Calibri"/>
          <w:lang w:val="en-AU" w:eastAsia="en-US"/>
        </w:rPr>
        <w:t xml:space="preserve"> My mum. We have the same </w:t>
      </w:r>
      <w:r>
        <w:rPr>
          <w:rStyle w:val="GapFillchr"/>
          <w:rFonts w:eastAsiaTheme="minorHAnsi"/>
        </w:rPr>
        <w:t>         </w:t>
      </w:r>
      <w:r>
        <w:rPr>
          <w:rStyle w:val="GapFillchr"/>
        </w:rPr>
        <w:t> </w:t>
      </w:r>
      <w:r>
        <w:t xml:space="preserve"> </w:t>
      </w:r>
      <w:r>
        <w:rPr>
          <w:rFonts w:eastAsia="Calibri"/>
          <w:lang w:val="en-AU" w:eastAsia="en-US"/>
        </w:rPr>
        <w:t>hair</w:t>
      </w:r>
      <w:r w:rsidRPr="00974E72">
        <w:rPr>
          <w:rFonts w:eastAsia="Calibri"/>
          <w:lang w:val="en-AU" w:eastAsia="en-US"/>
        </w:rPr>
        <w:t>.</w:t>
      </w:r>
    </w:p>
    <w:p w14:paraId="78BA750A" w14:textId="77777777" w:rsidR="00E2421D" w:rsidRPr="00974E72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</w:p>
    <w:p w14:paraId="2428FCCB" w14:textId="77777777" w:rsidR="00E2421D" w:rsidRPr="00974E72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3</w:t>
      </w:r>
      <w:r>
        <w:rPr>
          <w:rFonts w:eastAsia="Calibri"/>
          <w:lang w:val="en-AU" w:eastAsia="en-US"/>
        </w:rPr>
        <w:t xml:space="preserve">7 </w:t>
      </w:r>
      <w:r w:rsidRPr="00650C0D">
        <w:rPr>
          <w:rFonts w:eastAsia="Calibri"/>
          <w:b/>
          <w:lang w:val="en-AU" w:eastAsia="en-US"/>
        </w:rPr>
        <w:t>A:</w:t>
      </w:r>
      <w:r w:rsidRPr="00974E72">
        <w:rPr>
          <w:rFonts w:eastAsia="Calibri"/>
          <w:lang w:val="en-AU" w:eastAsia="en-US"/>
        </w:rPr>
        <w:t xml:space="preserve"> </w:t>
      </w:r>
      <w:r>
        <w:rPr>
          <w:rStyle w:val="GapFillchr"/>
          <w:rFonts w:eastAsiaTheme="minorHAnsi"/>
        </w:rPr>
        <w:t>         </w:t>
      </w:r>
      <w:r>
        <w:rPr>
          <w:rStyle w:val="GapFillchr"/>
        </w:rPr>
        <w:t> </w:t>
      </w:r>
      <w:r>
        <w:t xml:space="preserve"> </w:t>
      </w:r>
      <w:r w:rsidRPr="00974E72">
        <w:rPr>
          <w:rFonts w:eastAsia="Calibri"/>
          <w:lang w:val="en-AU" w:eastAsia="en-US"/>
        </w:rPr>
        <w:t>does she like?</w:t>
      </w:r>
    </w:p>
    <w:p w14:paraId="5376AA79" w14:textId="77777777" w:rsidR="00E2421D" w:rsidRPr="00974E72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  <w:r>
        <w:rPr>
          <w:rFonts w:eastAsia="Calibri"/>
          <w:lang w:val="en-AU" w:eastAsia="en-US"/>
        </w:rPr>
        <w:t xml:space="preserve">    </w:t>
      </w:r>
      <w:r>
        <w:rPr>
          <w:rFonts w:eastAsia="Calibri"/>
          <w:lang w:val="en-AU" w:eastAsia="en-US"/>
        </w:rPr>
        <w:tab/>
      </w:r>
      <w:r w:rsidRPr="00650C0D">
        <w:rPr>
          <w:rFonts w:eastAsia="Calibri"/>
          <w:b/>
          <w:lang w:val="en-AU" w:eastAsia="en-US"/>
        </w:rPr>
        <w:t>B:</w:t>
      </w:r>
      <w:r w:rsidRPr="00974E72">
        <w:rPr>
          <w:rFonts w:eastAsia="Calibri"/>
          <w:lang w:val="en-AU" w:eastAsia="en-US"/>
        </w:rPr>
        <w:t xml:space="preserve"> I’m not sure. She </w:t>
      </w:r>
      <w:r>
        <w:rPr>
          <w:rStyle w:val="GapFillchr"/>
          <w:rFonts w:eastAsiaTheme="minorHAnsi"/>
        </w:rPr>
        <w:t>         </w:t>
      </w:r>
      <w:r>
        <w:rPr>
          <w:rStyle w:val="GapFillchr"/>
        </w:rPr>
        <w:t> </w:t>
      </w:r>
      <w:r>
        <w:t xml:space="preserve"> </w:t>
      </w:r>
      <w:r w:rsidRPr="00974E72">
        <w:rPr>
          <w:rFonts w:eastAsia="Calibri"/>
          <w:lang w:val="en-AU" w:eastAsia="en-US"/>
        </w:rPr>
        <w:t>enjoy sport.</w:t>
      </w:r>
    </w:p>
    <w:p w14:paraId="0A76BCAD" w14:textId="77777777" w:rsidR="00E2421D" w:rsidRPr="00974E72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</w:p>
    <w:p w14:paraId="0830EEBA" w14:textId="77777777" w:rsidR="00E2421D" w:rsidRPr="00974E72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38</w:t>
      </w:r>
      <w:r>
        <w:rPr>
          <w:rFonts w:eastAsia="Calibri"/>
          <w:b/>
          <w:lang w:val="en-AU" w:eastAsia="en-US"/>
        </w:rPr>
        <w:t xml:space="preserve"> </w:t>
      </w:r>
      <w:r w:rsidRPr="00650C0D">
        <w:rPr>
          <w:rFonts w:eastAsia="Calibri"/>
          <w:b/>
          <w:lang w:val="en-AU" w:eastAsia="en-US"/>
        </w:rPr>
        <w:t>A:</w:t>
      </w:r>
      <w:r w:rsidRPr="00974E72">
        <w:rPr>
          <w:rFonts w:eastAsia="Calibri"/>
          <w:lang w:val="en-AU" w:eastAsia="en-US"/>
        </w:rPr>
        <w:t xml:space="preserve"> </w:t>
      </w:r>
      <w:r>
        <w:rPr>
          <w:rStyle w:val="GapFillchr"/>
          <w:rFonts w:eastAsiaTheme="minorHAnsi"/>
        </w:rPr>
        <w:t>         </w:t>
      </w:r>
      <w:r>
        <w:rPr>
          <w:rStyle w:val="GapFillchr"/>
        </w:rPr>
        <w:t> </w:t>
      </w:r>
      <w:r>
        <w:t xml:space="preserve"> </w:t>
      </w:r>
      <w:r w:rsidRPr="00974E72">
        <w:rPr>
          <w:rFonts w:eastAsia="Calibri"/>
          <w:lang w:val="en-AU" w:eastAsia="en-US"/>
        </w:rPr>
        <w:t>old do you think he is?</w:t>
      </w:r>
    </w:p>
    <w:p w14:paraId="5842F9AF" w14:textId="77777777" w:rsidR="00E2421D" w:rsidRPr="00974E72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  <w:r>
        <w:rPr>
          <w:rFonts w:eastAsia="Calibri"/>
          <w:lang w:val="en-AU" w:eastAsia="en-US"/>
        </w:rPr>
        <w:t xml:space="preserve">     </w:t>
      </w:r>
      <w:r w:rsidRPr="00650C0D">
        <w:rPr>
          <w:rFonts w:eastAsia="Calibri"/>
          <w:b/>
          <w:lang w:val="en-AU" w:eastAsia="en-US"/>
        </w:rPr>
        <w:tab/>
        <w:t>B:</w:t>
      </w:r>
      <w:r w:rsidRPr="00974E72">
        <w:rPr>
          <w:rFonts w:eastAsia="Calibri"/>
          <w:lang w:val="en-AU" w:eastAsia="en-US"/>
        </w:rPr>
        <w:t xml:space="preserve"> He’s </w:t>
      </w:r>
      <w:r>
        <w:rPr>
          <w:rStyle w:val="GapFillchr"/>
          <w:rFonts w:eastAsiaTheme="minorHAnsi"/>
        </w:rPr>
        <w:t>         </w:t>
      </w:r>
      <w:r>
        <w:rPr>
          <w:rStyle w:val="GapFillchr"/>
        </w:rPr>
        <w:t> </w:t>
      </w:r>
      <w:r>
        <w:t xml:space="preserve"> </w:t>
      </w:r>
      <w:r>
        <w:rPr>
          <w:rFonts w:eastAsia="Calibri"/>
          <w:lang w:val="en-AU" w:eastAsia="en-US"/>
        </w:rPr>
        <w:t>twelve</w:t>
      </w:r>
      <w:r w:rsidRPr="00974E72">
        <w:rPr>
          <w:rFonts w:eastAsia="Calibri"/>
          <w:lang w:val="en-AU" w:eastAsia="en-US"/>
        </w:rPr>
        <w:t xml:space="preserve"> or </w:t>
      </w:r>
      <w:r>
        <w:rPr>
          <w:rFonts w:eastAsia="Calibri"/>
          <w:lang w:val="en-AU" w:eastAsia="en-US"/>
        </w:rPr>
        <w:t>thirteen</w:t>
      </w:r>
      <w:r w:rsidRPr="00974E72">
        <w:rPr>
          <w:rFonts w:eastAsia="Calibri"/>
          <w:lang w:val="en-AU" w:eastAsia="en-US"/>
        </w:rPr>
        <w:t>.</w:t>
      </w:r>
    </w:p>
    <w:p w14:paraId="1C719D8C" w14:textId="77777777" w:rsidR="00E2421D" w:rsidRPr="00974E72" w:rsidRDefault="00E2421D" w:rsidP="00E2421D">
      <w:pPr>
        <w:jc w:val="right"/>
        <w:rPr>
          <w:rFonts w:ascii="Arial" w:eastAsia="Calibri" w:hAnsi="Arial" w:cs="Arial"/>
          <w:sz w:val="20"/>
          <w:szCs w:val="20"/>
          <w:lang w:val="en-AU" w:eastAsia="en-US"/>
        </w:rPr>
      </w:pPr>
      <w:r w:rsidRPr="00974E72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974E72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974E72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974E72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974E72">
        <w:rPr>
          <w:rFonts w:ascii="Arial" w:eastAsia="Calibri" w:hAnsi="Arial" w:cs="Arial"/>
          <w:sz w:val="20"/>
          <w:szCs w:val="20"/>
          <w:lang w:val="en-AU" w:eastAsia="en-US"/>
        </w:rPr>
        <w:tab/>
        <w:t>___/10</w:t>
      </w:r>
    </w:p>
    <w:p w14:paraId="4DB5B7B6" w14:textId="77777777" w:rsidR="00E2421D" w:rsidRPr="00974E72" w:rsidRDefault="00E2421D" w:rsidP="00E2421D">
      <w:pPr>
        <w:rPr>
          <w:rFonts w:ascii="Arial" w:eastAsia="Calibri" w:hAnsi="Arial" w:cs="Arial"/>
          <w:sz w:val="20"/>
          <w:szCs w:val="20"/>
          <w:lang w:val="en-AU" w:eastAsia="en-US"/>
        </w:rPr>
      </w:pPr>
    </w:p>
    <w:p w14:paraId="4F558F44" w14:textId="77777777" w:rsidR="00E2421D" w:rsidRPr="000B0BC4" w:rsidRDefault="00E2421D" w:rsidP="00E2421D">
      <w:pPr>
        <w:pStyle w:val="HeadCSubsubsection"/>
      </w:pPr>
      <w:bookmarkStart w:id="6" w:name="_GoBack"/>
      <w:bookmarkEnd w:id="6"/>
      <w:r>
        <w:br w:type="column"/>
      </w:r>
      <w:r w:rsidRPr="000B0BC4">
        <w:t xml:space="preserve">Task </w:t>
      </w:r>
      <w:r w:rsidRPr="00342B6F">
        <w:t>3</w:t>
      </w:r>
    </w:p>
    <w:p w14:paraId="20660EDA" w14:textId="77777777" w:rsidR="00E2421D" w:rsidRDefault="00E2421D" w:rsidP="00E2421D">
      <w:pPr>
        <w:pStyle w:val="Rubric"/>
        <w:rPr>
          <w:rFonts w:eastAsia="Calibri"/>
          <w:lang w:val="en-AU" w:eastAsia="en-US"/>
        </w:rPr>
      </w:pPr>
      <w:r w:rsidRPr="00974E72">
        <w:rPr>
          <w:rFonts w:eastAsia="Calibri"/>
          <w:lang w:val="en-AU" w:eastAsia="en-US"/>
        </w:rPr>
        <w:t>Choose the correct answer.</w:t>
      </w:r>
    </w:p>
    <w:p w14:paraId="0654914C" w14:textId="77777777" w:rsidR="00E2421D" w:rsidRPr="00974E72" w:rsidRDefault="00E2421D" w:rsidP="00E2421D">
      <w:pPr>
        <w:pStyle w:val="Rubric"/>
        <w:rPr>
          <w:rFonts w:eastAsia="Calibri"/>
          <w:lang w:val="en-AU" w:eastAsia="en-US"/>
        </w:rPr>
      </w:pPr>
    </w:p>
    <w:p w14:paraId="7556CAC0" w14:textId="77777777" w:rsidR="00E2421D" w:rsidRPr="00974E72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39</w:t>
      </w:r>
      <w:r>
        <w:rPr>
          <w:rFonts w:eastAsia="Calibri"/>
          <w:b/>
          <w:lang w:val="en-AU" w:eastAsia="en-US"/>
        </w:rPr>
        <w:t xml:space="preserve"> </w:t>
      </w:r>
      <w:r w:rsidRPr="00974E72">
        <w:rPr>
          <w:rFonts w:eastAsia="Calibri"/>
          <w:lang w:val="en-AU" w:eastAsia="en-US"/>
        </w:rPr>
        <w:t xml:space="preserve">How can you </w:t>
      </w:r>
      <w:r>
        <w:rPr>
          <w:rStyle w:val="GapFillchr"/>
        </w:rPr>
        <w:t>     </w:t>
      </w:r>
      <w:r>
        <w:rPr>
          <w:rFonts w:eastAsia="Calibri"/>
          <w:lang w:val="en-AU" w:eastAsia="en-US"/>
        </w:rPr>
        <w:t xml:space="preserve"> t</w:t>
      </w:r>
      <w:r w:rsidRPr="00974E72">
        <w:rPr>
          <w:rFonts w:eastAsia="Calibri"/>
          <w:lang w:val="en-AU" w:eastAsia="en-US"/>
        </w:rPr>
        <w:t>hat backpack everywhere? It’s so heavy!</w:t>
      </w:r>
    </w:p>
    <w:p w14:paraId="1DAD2628" w14:textId="77777777" w:rsidR="00E2421D" w:rsidRPr="007143C2" w:rsidRDefault="00E2421D" w:rsidP="00E2421D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A carry</w:t>
      </w:r>
    </w:p>
    <w:p w14:paraId="169D907E" w14:textId="77777777" w:rsidR="00E2421D" w:rsidRPr="007143C2" w:rsidRDefault="00E2421D" w:rsidP="00E2421D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B fit</w:t>
      </w:r>
    </w:p>
    <w:p w14:paraId="35BD01F3" w14:textId="77777777" w:rsidR="00E2421D" w:rsidRPr="007143C2" w:rsidRDefault="00E2421D" w:rsidP="00E2421D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C have</w:t>
      </w:r>
    </w:p>
    <w:p w14:paraId="2F008864" w14:textId="77777777" w:rsidR="00E2421D" w:rsidRPr="00974E72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</w:p>
    <w:p w14:paraId="427D383F" w14:textId="77777777" w:rsidR="00E2421D" w:rsidRPr="00974E72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40</w:t>
      </w:r>
      <w:r>
        <w:rPr>
          <w:rFonts w:eastAsia="Calibri"/>
          <w:b/>
          <w:lang w:val="en-AU" w:eastAsia="en-US"/>
        </w:rPr>
        <w:t xml:space="preserve"> </w:t>
      </w:r>
      <w:r w:rsidRPr="00974E72">
        <w:rPr>
          <w:rFonts w:eastAsia="Calibri"/>
          <w:lang w:val="en-AU" w:eastAsia="en-US"/>
        </w:rPr>
        <w:t xml:space="preserve">I </w:t>
      </w:r>
      <w:proofErr w:type="gramStart"/>
      <w:r w:rsidRPr="00974E72">
        <w:rPr>
          <w:rFonts w:eastAsia="Calibri"/>
          <w:lang w:val="en-AU" w:eastAsia="en-US"/>
        </w:rPr>
        <w:t>have to</w:t>
      </w:r>
      <w:proofErr w:type="gramEnd"/>
      <w:r w:rsidRPr="00974E72">
        <w:rPr>
          <w:rFonts w:eastAsia="Calibri"/>
          <w:lang w:val="en-AU" w:eastAsia="en-US"/>
        </w:rPr>
        <w:t xml:space="preserve"> wash the </w:t>
      </w:r>
      <w:r>
        <w:rPr>
          <w:rStyle w:val="GapFillchr"/>
        </w:rPr>
        <w:t>     </w:t>
      </w:r>
      <w:r>
        <w:rPr>
          <w:rFonts w:eastAsia="Calibri"/>
          <w:lang w:val="en-AU" w:eastAsia="en-US"/>
        </w:rPr>
        <w:t xml:space="preserve"> </w:t>
      </w:r>
      <w:r w:rsidRPr="00974E72">
        <w:rPr>
          <w:rFonts w:eastAsia="Calibri"/>
          <w:lang w:val="en-AU" w:eastAsia="en-US"/>
        </w:rPr>
        <w:t>off my face before I go to sleep.</w:t>
      </w:r>
    </w:p>
    <w:p w14:paraId="58E3B382" w14:textId="77777777" w:rsidR="00E2421D" w:rsidRPr="007143C2" w:rsidRDefault="00E2421D" w:rsidP="00E2421D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A make-up</w:t>
      </w:r>
    </w:p>
    <w:p w14:paraId="326A6E46" w14:textId="77777777" w:rsidR="00E2421D" w:rsidRPr="007143C2" w:rsidRDefault="00E2421D" w:rsidP="00E2421D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B freckles</w:t>
      </w:r>
    </w:p>
    <w:p w14:paraId="38154A6C" w14:textId="77777777" w:rsidR="00E2421D" w:rsidRPr="007143C2" w:rsidRDefault="00E2421D" w:rsidP="00E2421D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C stripes</w:t>
      </w:r>
    </w:p>
    <w:p w14:paraId="23D4E6A8" w14:textId="77777777" w:rsidR="00E2421D" w:rsidRPr="00974E72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</w:p>
    <w:p w14:paraId="39A17135" w14:textId="77777777" w:rsidR="00E2421D" w:rsidRPr="00974E72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41</w:t>
      </w:r>
      <w:r>
        <w:rPr>
          <w:rFonts w:eastAsia="Calibri"/>
          <w:b/>
          <w:lang w:val="en-AU" w:eastAsia="en-US"/>
        </w:rPr>
        <w:t xml:space="preserve"> </w:t>
      </w:r>
      <w:r w:rsidRPr="00974E72">
        <w:rPr>
          <w:rFonts w:eastAsia="Calibri"/>
          <w:lang w:val="en-AU" w:eastAsia="en-US"/>
        </w:rPr>
        <w:t xml:space="preserve">Emma is very </w:t>
      </w:r>
      <w:r>
        <w:rPr>
          <w:rStyle w:val="GapFillchr"/>
        </w:rPr>
        <w:t>     </w:t>
      </w:r>
      <w:r>
        <w:rPr>
          <w:rFonts w:eastAsia="Calibri"/>
          <w:lang w:val="en-AU" w:eastAsia="en-US"/>
        </w:rPr>
        <w:t xml:space="preserve"> </w:t>
      </w:r>
      <w:r w:rsidRPr="00974E72">
        <w:rPr>
          <w:rFonts w:eastAsia="Calibri"/>
          <w:lang w:val="en-AU" w:eastAsia="en-US"/>
        </w:rPr>
        <w:t>for her age.</w:t>
      </w:r>
    </w:p>
    <w:p w14:paraId="0180BE3F" w14:textId="77777777" w:rsidR="00E2421D" w:rsidRPr="007143C2" w:rsidRDefault="00E2421D" w:rsidP="00E2421D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A high</w:t>
      </w:r>
    </w:p>
    <w:p w14:paraId="430F2F02" w14:textId="77777777" w:rsidR="00E2421D" w:rsidRPr="007143C2" w:rsidRDefault="00E2421D" w:rsidP="00E2421D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B tall</w:t>
      </w:r>
    </w:p>
    <w:p w14:paraId="388B3B71" w14:textId="77777777" w:rsidR="00E2421D" w:rsidRPr="007143C2" w:rsidRDefault="00E2421D" w:rsidP="00E2421D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C long</w:t>
      </w:r>
    </w:p>
    <w:p w14:paraId="50742994" w14:textId="77777777" w:rsidR="00E2421D" w:rsidRPr="00974E72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</w:p>
    <w:p w14:paraId="136BF034" w14:textId="77777777" w:rsidR="00E2421D" w:rsidRPr="00974E72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42</w:t>
      </w:r>
      <w:r>
        <w:rPr>
          <w:rFonts w:eastAsia="Calibri"/>
          <w:b/>
          <w:lang w:val="en-AU" w:eastAsia="en-US"/>
        </w:rPr>
        <w:t xml:space="preserve"> </w:t>
      </w:r>
      <w:r w:rsidRPr="00974E72">
        <w:rPr>
          <w:rFonts w:eastAsia="Calibri"/>
          <w:lang w:val="en-AU" w:eastAsia="en-US"/>
        </w:rPr>
        <w:t xml:space="preserve">When did you start </w:t>
      </w:r>
      <w:r>
        <w:rPr>
          <w:rStyle w:val="GapFillchr"/>
        </w:rPr>
        <w:t>     </w:t>
      </w:r>
      <w:r>
        <w:rPr>
          <w:rFonts w:eastAsia="Calibri"/>
          <w:lang w:val="en-AU" w:eastAsia="en-US"/>
        </w:rPr>
        <w:t xml:space="preserve"> </w:t>
      </w:r>
      <w:r w:rsidRPr="00974E72">
        <w:rPr>
          <w:rFonts w:eastAsia="Calibri"/>
          <w:lang w:val="en-AU" w:eastAsia="en-US"/>
        </w:rPr>
        <w:t>braces?</w:t>
      </w:r>
    </w:p>
    <w:p w14:paraId="2EEAC1C6" w14:textId="77777777" w:rsidR="00E2421D" w:rsidRPr="007143C2" w:rsidRDefault="00E2421D" w:rsidP="00E2421D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 xml:space="preserve">A trying </w:t>
      </w:r>
    </w:p>
    <w:p w14:paraId="7F189C52" w14:textId="77777777" w:rsidR="00E2421D" w:rsidRPr="007143C2" w:rsidRDefault="00E2421D" w:rsidP="00E2421D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B carrying</w:t>
      </w:r>
    </w:p>
    <w:p w14:paraId="6E31FC5C" w14:textId="77777777" w:rsidR="00E2421D" w:rsidRPr="007143C2" w:rsidRDefault="00E2421D" w:rsidP="00E2421D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C wearing</w:t>
      </w:r>
    </w:p>
    <w:p w14:paraId="0EAB37F5" w14:textId="77777777" w:rsidR="00E2421D" w:rsidRPr="00974E72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</w:p>
    <w:p w14:paraId="598E6015" w14:textId="77777777" w:rsidR="00E2421D" w:rsidRPr="00974E72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43</w:t>
      </w:r>
      <w:r>
        <w:rPr>
          <w:rFonts w:eastAsia="Calibri"/>
          <w:b/>
          <w:lang w:val="en-AU" w:eastAsia="en-US"/>
        </w:rPr>
        <w:t xml:space="preserve"> </w:t>
      </w:r>
      <w:r w:rsidRPr="00974E72">
        <w:rPr>
          <w:rFonts w:eastAsia="Calibri"/>
          <w:lang w:val="en-AU" w:eastAsia="en-US"/>
        </w:rPr>
        <w:t xml:space="preserve">He never carries a </w:t>
      </w:r>
      <w:r>
        <w:rPr>
          <w:rStyle w:val="GapFillchr"/>
        </w:rPr>
        <w:t>    </w:t>
      </w:r>
      <w:proofErr w:type="gramStart"/>
      <w:r>
        <w:rPr>
          <w:rStyle w:val="GapFillchr"/>
        </w:rPr>
        <w:t> </w:t>
      </w:r>
      <w:r>
        <w:rPr>
          <w:rFonts w:eastAsia="Calibri"/>
          <w:lang w:val="en-AU" w:eastAsia="en-US"/>
        </w:rPr>
        <w:t xml:space="preserve"> .</w:t>
      </w:r>
      <w:proofErr w:type="gramEnd"/>
      <w:r>
        <w:rPr>
          <w:rFonts w:eastAsia="Calibri"/>
          <w:lang w:val="en-AU" w:eastAsia="en-US"/>
        </w:rPr>
        <w:t xml:space="preserve"> </w:t>
      </w:r>
      <w:r w:rsidRPr="00974E72">
        <w:rPr>
          <w:rFonts w:eastAsia="Calibri"/>
          <w:lang w:val="en-AU" w:eastAsia="en-US"/>
        </w:rPr>
        <w:t>He keeps his money in his pocket.</w:t>
      </w:r>
    </w:p>
    <w:p w14:paraId="4608FAAB" w14:textId="77777777" w:rsidR="00E2421D" w:rsidRPr="007143C2" w:rsidRDefault="00E2421D" w:rsidP="00E2421D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A wallet</w:t>
      </w:r>
    </w:p>
    <w:p w14:paraId="61854152" w14:textId="77777777" w:rsidR="00E2421D" w:rsidRPr="007143C2" w:rsidRDefault="00E2421D" w:rsidP="00E2421D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B cap</w:t>
      </w:r>
    </w:p>
    <w:p w14:paraId="5027C067" w14:textId="77777777" w:rsidR="00E2421D" w:rsidRPr="007143C2" w:rsidRDefault="00E2421D" w:rsidP="00E2421D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C pattern</w:t>
      </w:r>
    </w:p>
    <w:p w14:paraId="200D128D" w14:textId="77777777" w:rsidR="00E2421D" w:rsidRPr="00974E72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</w:p>
    <w:p w14:paraId="308D6A9D" w14:textId="77777777" w:rsidR="00E2421D" w:rsidRPr="00974E72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  <w:r w:rsidRPr="00342B6F">
        <w:rPr>
          <w:rFonts w:eastAsia="Calibri"/>
          <w:lang w:val="en-AU" w:eastAsia="en-US"/>
        </w:rPr>
        <w:t>44</w:t>
      </w:r>
      <w:r>
        <w:rPr>
          <w:rFonts w:eastAsia="Calibri"/>
          <w:b/>
          <w:lang w:val="en-AU" w:eastAsia="en-US"/>
        </w:rPr>
        <w:t xml:space="preserve"> </w:t>
      </w:r>
      <w:r w:rsidRPr="00974E72">
        <w:rPr>
          <w:rFonts w:eastAsia="Calibri"/>
          <w:lang w:val="en-AU" w:eastAsia="en-US"/>
        </w:rPr>
        <w:t xml:space="preserve">Are you going to dress </w:t>
      </w:r>
      <w:r>
        <w:rPr>
          <w:rStyle w:val="GapFillchr"/>
        </w:rPr>
        <w:t>     </w:t>
      </w:r>
      <w:r>
        <w:rPr>
          <w:rFonts w:eastAsia="Calibri"/>
          <w:lang w:val="en-AU" w:eastAsia="en-US"/>
        </w:rPr>
        <w:t xml:space="preserve"> </w:t>
      </w:r>
      <w:r w:rsidRPr="00974E72">
        <w:rPr>
          <w:rFonts w:eastAsia="Calibri"/>
          <w:lang w:val="en-AU" w:eastAsia="en-US"/>
        </w:rPr>
        <w:t>for the party?</w:t>
      </w:r>
    </w:p>
    <w:p w14:paraId="3C3FD623" w14:textId="77777777" w:rsidR="00E2421D" w:rsidRPr="007143C2" w:rsidRDefault="00E2421D" w:rsidP="00E2421D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A on</w:t>
      </w:r>
    </w:p>
    <w:p w14:paraId="7806D307" w14:textId="77777777" w:rsidR="00E2421D" w:rsidRPr="007143C2" w:rsidRDefault="00E2421D" w:rsidP="00E2421D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B up</w:t>
      </w:r>
    </w:p>
    <w:p w14:paraId="38DABD56" w14:textId="77777777" w:rsidR="00E2421D" w:rsidRPr="007143C2" w:rsidRDefault="00E2421D" w:rsidP="00E2421D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C out</w:t>
      </w:r>
    </w:p>
    <w:p w14:paraId="3A9E6795" w14:textId="77777777" w:rsidR="00E2421D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</w:p>
    <w:p w14:paraId="69F882B6" w14:textId="35F21640" w:rsidR="00E2421D" w:rsidRDefault="005B788C" w:rsidP="00E2421D">
      <w:pPr>
        <w:pStyle w:val="TextList"/>
        <w:ind w:left="270" w:hanging="384"/>
        <w:rPr>
          <w:rFonts w:eastAsia="Calibri"/>
          <w:lang w:val="en-AU" w:eastAsia="en-US"/>
        </w:rPr>
      </w:pPr>
      <w:r>
        <w:rPr>
          <w:rFonts w:eastAsia="Calibri"/>
          <w:lang w:val="en-AU" w:eastAsia="en-US"/>
        </w:rPr>
        <w:t xml:space="preserve">  </w:t>
      </w:r>
      <w:r w:rsidR="00E2421D" w:rsidRPr="00342B6F">
        <w:rPr>
          <w:rFonts w:eastAsia="Calibri"/>
          <w:lang w:val="en-AU" w:eastAsia="en-US"/>
        </w:rPr>
        <w:t>45</w:t>
      </w:r>
      <w:r>
        <w:rPr>
          <w:rFonts w:eastAsia="Calibri"/>
          <w:b/>
          <w:lang w:val="en-AU" w:eastAsia="en-US"/>
        </w:rPr>
        <w:t xml:space="preserve"> </w:t>
      </w:r>
      <w:r w:rsidR="00E2421D" w:rsidRPr="00650C0D">
        <w:rPr>
          <w:rFonts w:eastAsia="Calibri"/>
          <w:b/>
          <w:lang w:val="en-AU" w:eastAsia="en-US"/>
        </w:rPr>
        <w:t>A:</w:t>
      </w:r>
      <w:r w:rsidR="00E2421D">
        <w:rPr>
          <w:rFonts w:eastAsia="Calibri"/>
          <w:lang w:val="en-AU" w:eastAsia="en-US"/>
        </w:rPr>
        <w:t xml:space="preserve"> </w:t>
      </w:r>
      <w:r w:rsidR="00E2421D" w:rsidRPr="00974E72">
        <w:rPr>
          <w:rFonts w:eastAsia="Calibri"/>
          <w:lang w:val="en-AU" w:eastAsia="en-US"/>
        </w:rPr>
        <w:t>Why isn’</w:t>
      </w:r>
      <w:r w:rsidR="00E2421D">
        <w:rPr>
          <w:rFonts w:eastAsia="Calibri"/>
          <w:lang w:val="en-AU" w:eastAsia="en-US"/>
        </w:rPr>
        <w:t>t he watching the fashion show?</w:t>
      </w:r>
    </w:p>
    <w:p w14:paraId="7DBB7A2C" w14:textId="77777777" w:rsidR="00E2421D" w:rsidRPr="00974E72" w:rsidRDefault="00E2421D" w:rsidP="00E2421D">
      <w:pPr>
        <w:pStyle w:val="TextList"/>
        <w:ind w:left="284" w:hanging="284"/>
        <w:rPr>
          <w:rFonts w:eastAsia="Calibri"/>
          <w:lang w:val="en-AU" w:eastAsia="en-US"/>
        </w:rPr>
      </w:pPr>
      <w:r>
        <w:rPr>
          <w:rFonts w:eastAsia="Calibri"/>
          <w:b/>
          <w:lang w:val="en-AU" w:eastAsia="en-US"/>
        </w:rPr>
        <w:tab/>
      </w:r>
      <w:r w:rsidRPr="00650C0D">
        <w:rPr>
          <w:rFonts w:eastAsia="Calibri"/>
          <w:b/>
          <w:lang w:val="en-AU" w:eastAsia="en-US"/>
        </w:rPr>
        <w:t>B:</w:t>
      </w:r>
      <w:r>
        <w:rPr>
          <w:rFonts w:eastAsia="Calibri"/>
          <w:lang w:val="en-AU" w:eastAsia="en-US"/>
        </w:rPr>
        <w:t xml:space="preserve"> </w:t>
      </w:r>
      <w:r>
        <w:rPr>
          <w:rStyle w:val="GapFillchr"/>
        </w:rPr>
        <w:t>     </w:t>
      </w:r>
      <w:r>
        <w:rPr>
          <w:rFonts w:eastAsia="Calibri"/>
          <w:lang w:val="en-AU" w:eastAsia="en-US"/>
        </w:rPr>
        <w:t xml:space="preserve"> he’s bored.</w:t>
      </w:r>
    </w:p>
    <w:p w14:paraId="1C4AE611" w14:textId="77777777" w:rsidR="00E2421D" w:rsidRPr="007143C2" w:rsidRDefault="00E2421D" w:rsidP="00E2421D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 xml:space="preserve">A Probably </w:t>
      </w:r>
    </w:p>
    <w:p w14:paraId="0068EC3A" w14:textId="77777777" w:rsidR="00E2421D" w:rsidRPr="007143C2" w:rsidRDefault="00E2421D" w:rsidP="00E2421D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B Might</w:t>
      </w:r>
    </w:p>
    <w:p w14:paraId="543B1C93" w14:textId="77777777" w:rsidR="00E2421D" w:rsidRPr="007143C2" w:rsidRDefault="00E2421D" w:rsidP="00E2421D">
      <w:pPr>
        <w:pStyle w:val="TextList"/>
        <w:ind w:left="284" w:hanging="284"/>
        <w:rPr>
          <w:rFonts w:eastAsia="Calibri"/>
          <w:bCs/>
          <w:lang w:val="en-AU" w:eastAsia="en-US"/>
        </w:rPr>
      </w:pPr>
      <w:r w:rsidRPr="007143C2">
        <w:rPr>
          <w:rFonts w:eastAsia="Calibri"/>
          <w:bCs/>
          <w:lang w:val="en-AU" w:eastAsia="en-US"/>
        </w:rPr>
        <w:tab/>
        <w:t>C Maybe</w:t>
      </w:r>
    </w:p>
    <w:p w14:paraId="7AC41362" w14:textId="77777777" w:rsidR="00E2421D" w:rsidRPr="00974E72" w:rsidRDefault="00E2421D" w:rsidP="00E2421D">
      <w:pPr>
        <w:jc w:val="right"/>
        <w:rPr>
          <w:rFonts w:ascii="Arial" w:eastAsia="Calibri" w:hAnsi="Arial" w:cs="Arial"/>
          <w:sz w:val="20"/>
          <w:szCs w:val="20"/>
          <w:lang w:val="en-AU" w:eastAsia="en-US"/>
        </w:rPr>
      </w:pPr>
      <w:r w:rsidRPr="00974E72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974E72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974E72"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974E72">
        <w:rPr>
          <w:rFonts w:ascii="Arial" w:eastAsia="Calibri" w:hAnsi="Arial" w:cs="Arial"/>
          <w:sz w:val="20"/>
          <w:szCs w:val="20"/>
          <w:lang w:val="en-AU" w:eastAsia="en-US"/>
        </w:rPr>
        <w:tab/>
      </w:r>
      <w:r>
        <w:rPr>
          <w:rFonts w:ascii="Arial" w:eastAsia="Calibri" w:hAnsi="Arial" w:cs="Arial"/>
          <w:sz w:val="20"/>
          <w:szCs w:val="20"/>
          <w:lang w:val="en-AU" w:eastAsia="en-US"/>
        </w:rPr>
        <w:tab/>
      </w:r>
      <w:r w:rsidRPr="00974E72">
        <w:rPr>
          <w:rFonts w:ascii="Arial" w:eastAsia="Calibri" w:hAnsi="Arial" w:cs="Arial"/>
          <w:sz w:val="20"/>
          <w:szCs w:val="20"/>
          <w:lang w:val="en-AU" w:eastAsia="en-US"/>
        </w:rPr>
        <w:t>___/7</w:t>
      </w:r>
    </w:p>
    <w:p w14:paraId="4F2898FA" w14:textId="77777777" w:rsidR="00E2421D" w:rsidRPr="00974E72" w:rsidRDefault="00E2421D" w:rsidP="00E2421D">
      <w:pPr>
        <w:rPr>
          <w:rFonts w:ascii="Arial" w:eastAsia="Calibri" w:hAnsi="Arial" w:cs="Arial"/>
          <w:sz w:val="20"/>
          <w:szCs w:val="20"/>
          <w:lang w:val="en-AU" w:eastAsia="en-US"/>
        </w:rPr>
      </w:pPr>
    </w:p>
    <w:p w14:paraId="63818AC1" w14:textId="77777777" w:rsidR="00E2421D" w:rsidRPr="00974E72" w:rsidRDefault="00E2421D" w:rsidP="00E2421D">
      <w:pPr>
        <w:pStyle w:val="Text"/>
        <w:ind w:left="2880" w:firstLine="720"/>
        <w:jc w:val="right"/>
      </w:pPr>
      <w:r>
        <w:t>Total: ___/50</w:t>
      </w:r>
    </w:p>
    <w:p w14:paraId="6BAD1EE8" w14:textId="5EA90FA0" w:rsidR="00B46F04" w:rsidRPr="00E2421D" w:rsidRDefault="00B46F04" w:rsidP="00E2421D"/>
    <w:sectPr w:rsidR="00B46F04" w:rsidRPr="00E2421D" w:rsidSect="00390346">
      <w:headerReference w:type="default" r:id="rId9"/>
      <w:footerReference w:type="default" r:id="rId10"/>
      <w:pgSz w:w="11907" w:h="16839" w:code="9"/>
      <w:pgMar w:top="1656" w:right="706" w:bottom="1440" w:left="706" w:header="144" w:footer="562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EA0622" w14:textId="77777777" w:rsidR="00AE0183" w:rsidRDefault="00AE0183" w:rsidP="00145F29">
      <w:r>
        <w:separator/>
      </w:r>
    </w:p>
  </w:endnote>
  <w:endnote w:type="continuationSeparator" w:id="0">
    <w:p w14:paraId="2D9FB0B3" w14:textId="77777777" w:rsidR="00AE0183" w:rsidRDefault="00AE0183" w:rsidP="00145F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haris SIL">
    <w:altName w:val="Cambria Math"/>
    <w:charset w:val="00"/>
    <w:family w:val="auto"/>
    <w:pitch w:val="variable"/>
    <w:sig w:usb0="A00002FF" w:usb1="5200A1FF" w:usb2="02000009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4B4DF2" w14:textId="77777777" w:rsidR="00E2421D" w:rsidRPr="004E73F7" w:rsidRDefault="00E2421D" w:rsidP="004E73F7">
    <w:pPr>
      <w:pStyle w:val="Footer"/>
      <w:tabs>
        <w:tab w:val="clear" w:pos="4513"/>
        <w:tab w:val="clear" w:pos="9026"/>
        <w:tab w:val="right" w:pos="10467"/>
      </w:tabs>
      <w:ind w:firstLine="1985"/>
      <w:jc w:val="right"/>
    </w:pPr>
    <w:r>
      <w:rPr>
        <w:rFonts w:ascii="Verdana" w:hAnsi="Verdana"/>
        <w:noProof/>
        <w:sz w:val="16"/>
      </w:rPr>
      <w:drawing>
        <wp:anchor distT="0" distB="0" distL="114300" distR="114300" simplePos="0" relativeHeight="251659264" behindDoc="1" locked="0" layoutInCell="1" allowOverlap="1" wp14:anchorId="40C18B53" wp14:editId="5C0AC791">
          <wp:simplePos x="0" y="0"/>
          <wp:positionH relativeFrom="column">
            <wp:posOffset>-171450</wp:posOffset>
          </wp:positionH>
          <wp:positionV relativeFrom="paragraph">
            <wp:posOffset>-292100</wp:posOffset>
          </wp:positionV>
          <wp:extent cx="1270635" cy="619125"/>
          <wp:effectExtent l="0" t="0" r="5715" b="9525"/>
          <wp:wrapNone/>
          <wp:docPr id="304" name="Picture 30" descr="../Images/GXP_TESTS_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../Images/GXP_TESTS_FOO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063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/>
        <w:sz w:val="16"/>
      </w:rPr>
      <w:t xml:space="preserve">Photocopiable </w:t>
    </w:r>
    <w:r w:rsidRPr="00335BF9">
      <w:rPr>
        <w:rFonts w:ascii="Verdana" w:hAnsi="Verdana"/>
        <w:sz w:val="16"/>
      </w:rPr>
      <w:t>© Pearson</w:t>
    </w:r>
    <w:r>
      <w:rPr>
        <w:rFonts w:ascii="Verdana" w:hAnsi="Verdana"/>
        <w:sz w:val="16"/>
      </w:rPr>
      <w:t xml:space="preserve"> Education Limited</w:t>
    </w:r>
    <w:r w:rsidRPr="00335BF9">
      <w:rPr>
        <w:rFonts w:ascii="Verdana" w:hAnsi="Verdana"/>
        <w:sz w:val="16"/>
      </w:rPr>
      <w:t xml:space="preserve"> 201</w:t>
    </w:r>
    <w:r>
      <w:rPr>
        <w:rFonts w:ascii="Verdana" w:hAnsi="Verdana"/>
        <w:sz w:val="16"/>
      </w:rPr>
      <w:t>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60B5A" w14:textId="77777777" w:rsidR="00D22376" w:rsidRPr="004E73F7" w:rsidRDefault="00D22376" w:rsidP="004E73F7">
    <w:pPr>
      <w:pStyle w:val="Footer"/>
      <w:tabs>
        <w:tab w:val="clear" w:pos="4513"/>
        <w:tab w:val="clear" w:pos="9026"/>
        <w:tab w:val="right" w:pos="10467"/>
      </w:tabs>
      <w:ind w:firstLine="1985"/>
      <w:jc w:val="right"/>
    </w:pPr>
    <w:r>
      <w:rPr>
        <w:rFonts w:ascii="Verdana" w:hAnsi="Verdana"/>
        <w:noProof/>
        <w:sz w:val="16"/>
      </w:rPr>
      <w:drawing>
        <wp:anchor distT="0" distB="0" distL="114300" distR="114300" simplePos="0" relativeHeight="251640832" behindDoc="1" locked="0" layoutInCell="1" allowOverlap="1" wp14:anchorId="30B766EB" wp14:editId="06F4225C">
          <wp:simplePos x="0" y="0"/>
          <wp:positionH relativeFrom="column">
            <wp:posOffset>-171450</wp:posOffset>
          </wp:positionH>
          <wp:positionV relativeFrom="paragraph">
            <wp:posOffset>-292100</wp:posOffset>
          </wp:positionV>
          <wp:extent cx="1270635" cy="619125"/>
          <wp:effectExtent l="0" t="0" r="5715" b="9525"/>
          <wp:wrapNone/>
          <wp:docPr id="302" name="Picture 30" descr="../Images/GXP_TESTS_FOOT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../Images/GXP_TESTS_FOOT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063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/>
        <w:sz w:val="16"/>
      </w:rPr>
      <w:t xml:space="preserve">Photocopiable </w:t>
    </w:r>
    <w:r w:rsidRPr="00335BF9">
      <w:rPr>
        <w:rFonts w:ascii="Verdana" w:hAnsi="Verdana"/>
        <w:sz w:val="16"/>
      </w:rPr>
      <w:t>© Pearson</w:t>
    </w:r>
    <w:r>
      <w:rPr>
        <w:rFonts w:ascii="Verdana" w:hAnsi="Verdana"/>
        <w:sz w:val="16"/>
      </w:rPr>
      <w:t xml:space="preserve"> Education Limited</w:t>
    </w:r>
    <w:r w:rsidRPr="00335BF9">
      <w:rPr>
        <w:rFonts w:ascii="Verdana" w:hAnsi="Verdana"/>
        <w:sz w:val="16"/>
      </w:rPr>
      <w:t xml:space="preserve"> 201</w:t>
    </w:r>
    <w:r>
      <w:rPr>
        <w:rFonts w:ascii="Verdana" w:hAnsi="Verdana"/>
        <w:sz w:val="16"/>
      </w:rPr>
      <w:t>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C715A3" w14:textId="77777777" w:rsidR="00AE0183" w:rsidRDefault="00AE0183" w:rsidP="00145F29">
      <w:r>
        <w:separator/>
      </w:r>
    </w:p>
  </w:footnote>
  <w:footnote w:type="continuationSeparator" w:id="0">
    <w:p w14:paraId="14A1648B" w14:textId="77777777" w:rsidR="00AE0183" w:rsidRDefault="00AE0183" w:rsidP="00145F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B50971" w14:textId="77777777" w:rsidR="00E2421D" w:rsidRDefault="00E2421D" w:rsidP="000A2639">
    <w:pPr>
      <w:pStyle w:val="Header"/>
      <w:tabs>
        <w:tab w:val="left" w:pos="6521"/>
      </w:tabs>
      <w:rPr>
        <w:noProof/>
      </w:rPr>
    </w:pPr>
    <w:r w:rsidRPr="00BC0570">
      <w:rPr>
        <w:noProof/>
      </w:rPr>
      <w:drawing>
        <wp:anchor distT="0" distB="0" distL="114300" distR="114300" simplePos="0" relativeHeight="251660288" behindDoc="0" locked="0" layoutInCell="1" allowOverlap="1" wp14:anchorId="36276F2B" wp14:editId="21E09BB1">
          <wp:simplePos x="0" y="0"/>
          <wp:positionH relativeFrom="column">
            <wp:posOffset>-486410</wp:posOffset>
          </wp:positionH>
          <wp:positionV relativeFrom="paragraph">
            <wp:posOffset>-15240</wp:posOffset>
          </wp:positionV>
          <wp:extent cx="7505700" cy="855345"/>
          <wp:effectExtent l="0" t="0" r="0" b="11430"/>
          <wp:wrapNone/>
          <wp:docPr id="30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../Images/GXP_C1_TESTS_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3971" cy="8527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B383380" w14:textId="77777777" w:rsidR="00E2421D" w:rsidRPr="000A2639" w:rsidRDefault="00E2421D" w:rsidP="000A26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98E99" w14:textId="77777777" w:rsidR="00D22376" w:rsidRDefault="00D22376" w:rsidP="000A2639">
    <w:pPr>
      <w:pStyle w:val="Header"/>
      <w:tabs>
        <w:tab w:val="left" w:pos="6521"/>
      </w:tabs>
      <w:rPr>
        <w:noProof/>
      </w:rPr>
    </w:pPr>
    <w:r w:rsidRPr="00BC0570">
      <w:rPr>
        <w:noProof/>
      </w:rPr>
      <w:drawing>
        <wp:anchor distT="0" distB="0" distL="114300" distR="114300" simplePos="0" relativeHeight="251641856" behindDoc="0" locked="0" layoutInCell="1" allowOverlap="1" wp14:anchorId="0CF50F30" wp14:editId="3054651A">
          <wp:simplePos x="0" y="0"/>
          <wp:positionH relativeFrom="column">
            <wp:posOffset>-486410</wp:posOffset>
          </wp:positionH>
          <wp:positionV relativeFrom="paragraph">
            <wp:posOffset>-15240</wp:posOffset>
          </wp:positionV>
          <wp:extent cx="7505700" cy="855345"/>
          <wp:effectExtent l="0" t="0" r="0" b="11430"/>
          <wp:wrapNone/>
          <wp:docPr id="30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../Images/GXP_C1_TESTS_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03971" cy="8527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F6043F2" w14:textId="77777777" w:rsidR="00D22376" w:rsidRPr="000A2639" w:rsidRDefault="00D22376" w:rsidP="000A26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15863C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3438CA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314E1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5884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7E4D68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1AF2B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7127E8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2E4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C823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BDA3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linkStyle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heck Styles" w:val="1"/>
    <w:docVar w:name="Clear Check Style Comments" w:val="1"/>
  </w:docVars>
  <w:rsids>
    <w:rsidRoot w:val="00FD4FE4"/>
    <w:rsid w:val="00007994"/>
    <w:rsid w:val="000123A6"/>
    <w:rsid w:val="00021A02"/>
    <w:rsid w:val="00030170"/>
    <w:rsid w:val="00032430"/>
    <w:rsid w:val="00033224"/>
    <w:rsid w:val="00037229"/>
    <w:rsid w:val="0003755F"/>
    <w:rsid w:val="0003782C"/>
    <w:rsid w:val="00050EF2"/>
    <w:rsid w:val="000659B6"/>
    <w:rsid w:val="0006796E"/>
    <w:rsid w:val="00071D37"/>
    <w:rsid w:val="000776A9"/>
    <w:rsid w:val="000811D3"/>
    <w:rsid w:val="0008377A"/>
    <w:rsid w:val="00090FCF"/>
    <w:rsid w:val="00093D55"/>
    <w:rsid w:val="00094432"/>
    <w:rsid w:val="00094941"/>
    <w:rsid w:val="00095F58"/>
    <w:rsid w:val="000966DE"/>
    <w:rsid w:val="00096E5C"/>
    <w:rsid w:val="000A0688"/>
    <w:rsid w:val="000A2639"/>
    <w:rsid w:val="000A6C30"/>
    <w:rsid w:val="000B0735"/>
    <w:rsid w:val="000B133C"/>
    <w:rsid w:val="000B7F86"/>
    <w:rsid w:val="000C751D"/>
    <w:rsid w:val="000D66A0"/>
    <w:rsid w:val="000E03C6"/>
    <w:rsid w:val="000E171D"/>
    <w:rsid w:val="000E26AB"/>
    <w:rsid w:val="000E748B"/>
    <w:rsid w:val="000F2620"/>
    <w:rsid w:val="000F4F04"/>
    <w:rsid w:val="00103135"/>
    <w:rsid w:val="00104E20"/>
    <w:rsid w:val="00106461"/>
    <w:rsid w:val="00111441"/>
    <w:rsid w:val="00111674"/>
    <w:rsid w:val="00113CFF"/>
    <w:rsid w:val="001143BB"/>
    <w:rsid w:val="0011478D"/>
    <w:rsid w:val="00116ABD"/>
    <w:rsid w:val="00117B12"/>
    <w:rsid w:val="00121450"/>
    <w:rsid w:val="00135FCC"/>
    <w:rsid w:val="00137731"/>
    <w:rsid w:val="00143F65"/>
    <w:rsid w:val="00145E07"/>
    <w:rsid w:val="00145F29"/>
    <w:rsid w:val="001557E4"/>
    <w:rsid w:val="00157270"/>
    <w:rsid w:val="00164197"/>
    <w:rsid w:val="00165C0B"/>
    <w:rsid w:val="00166014"/>
    <w:rsid w:val="00170A08"/>
    <w:rsid w:val="00173EA8"/>
    <w:rsid w:val="00175499"/>
    <w:rsid w:val="00176D74"/>
    <w:rsid w:val="0017763C"/>
    <w:rsid w:val="00177C5A"/>
    <w:rsid w:val="00187B2D"/>
    <w:rsid w:val="001963BF"/>
    <w:rsid w:val="001A1B7F"/>
    <w:rsid w:val="001A253E"/>
    <w:rsid w:val="001A28A5"/>
    <w:rsid w:val="001A3906"/>
    <w:rsid w:val="001B1B00"/>
    <w:rsid w:val="001B20BE"/>
    <w:rsid w:val="001B6FD9"/>
    <w:rsid w:val="001B787B"/>
    <w:rsid w:val="001C0B2E"/>
    <w:rsid w:val="001C1FBE"/>
    <w:rsid w:val="001C2B97"/>
    <w:rsid w:val="001C417E"/>
    <w:rsid w:val="001D24B0"/>
    <w:rsid w:val="001E4FE6"/>
    <w:rsid w:val="001E52DC"/>
    <w:rsid w:val="001F3D63"/>
    <w:rsid w:val="001F42EC"/>
    <w:rsid w:val="002021D7"/>
    <w:rsid w:val="00206B40"/>
    <w:rsid w:val="00215DE6"/>
    <w:rsid w:val="00220085"/>
    <w:rsid w:val="0022664C"/>
    <w:rsid w:val="002338B4"/>
    <w:rsid w:val="00237293"/>
    <w:rsid w:val="00241C2D"/>
    <w:rsid w:val="00241EC0"/>
    <w:rsid w:val="00242891"/>
    <w:rsid w:val="002428DB"/>
    <w:rsid w:val="00250344"/>
    <w:rsid w:val="0025378B"/>
    <w:rsid w:val="00255240"/>
    <w:rsid w:val="0025578C"/>
    <w:rsid w:val="00257E1E"/>
    <w:rsid w:val="00264C90"/>
    <w:rsid w:val="00270F68"/>
    <w:rsid w:val="00276D5A"/>
    <w:rsid w:val="0028402F"/>
    <w:rsid w:val="00290218"/>
    <w:rsid w:val="002930AE"/>
    <w:rsid w:val="002955FC"/>
    <w:rsid w:val="002A436D"/>
    <w:rsid w:val="002A4B5D"/>
    <w:rsid w:val="002A6815"/>
    <w:rsid w:val="002B3059"/>
    <w:rsid w:val="002B3671"/>
    <w:rsid w:val="002B43FD"/>
    <w:rsid w:val="002B7080"/>
    <w:rsid w:val="002C2500"/>
    <w:rsid w:val="002C318B"/>
    <w:rsid w:val="002D17F7"/>
    <w:rsid w:val="002D65D3"/>
    <w:rsid w:val="002D752D"/>
    <w:rsid w:val="002E3934"/>
    <w:rsid w:val="002F695B"/>
    <w:rsid w:val="002F6C88"/>
    <w:rsid w:val="00300661"/>
    <w:rsid w:val="00300DDD"/>
    <w:rsid w:val="00304A2E"/>
    <w:rsid w:val="0030556E"/>
    <w:rsid w:val="003137E8"/>
    <w:rsid w:val="00314441"/>
    <w:rsid w:val="003265DE"/>
    <w:rsid w:val="003426D0"/>
    <w:rsid w:val="00342B6F"/>
    <w:rsid w:val="00342FDF"/>
    <w:rsid w:val="00343033"/>
    <w:rsid w:val="0034351B"/>
    <w:rsid w:val="0034458D"/>
    <w:rsid w:val="00344E12"/>
    <w:rsid w:val="00351AF0"/>
    <w:rsid w:val="00354B86"/>
    <w:rsid w:val="00356539"/>
    <w:rsid w:val="00357B25"/>
    <w:rsid w:val="0036000D"/>
    <w:rsid w:val="003611E3"/>
    <w:rsid w:val="00363347"/>
    <w:rsid w:val="00363FD2"/>
    <w:rsid w:val="003653DA"/>
    <w:rsid w:val="00366FC8"/>
    <w:rsid w:val="00372090"/>
    <w:rsid w:val="00390346"/>
    <w:rsid w:val="00396AAF"/>
    <w:rsid w:val="003A0B5F"/>
    <w:rsid w:val="003A52DD"/>
    <w:rsid w:val="003A61BF"/>
    <w:rsid w:val="003A7799"/>
    <w:rsid w:val="003B1C3F"/>
    <w:rsid w:val="003B29A0"/>
    <w:rsid w:val="003C145B"/>
    <w:rsid w:val="003C1C66"/>
    <w:rsid w:val="003C35E5"/>
    <w:rsid w:val="003C430D"/>
    <w:rsid w:val="003C4B30"/>
    <w:rsid w:val="003D4F1E"/>
    <w:rsid w:val="003D7A94"/>
    <w:rsid w:val="003E1E5C"/>
    <w:rsid w:val="003E5F5F"/>
    <w:rsid w:val="003E6550"/>
    <w:rsid w:val="003E729E"/>
    <w:rsid w:val="003F16AC"/>
    <w:rsid w:val="003F1747"/>
    <w:rsid w:val="003F222E"/>
    <w:rsid w:val="004005DD"/>
    <w:rsid w:val="00401553"/>
    <w:rsid w:val="00407C3D"/>
    <w:rsid w:val="004116F3"/>
    <w:rsid w:val="00412488"/>
    <w:rsid w:val="00412C60"/>
    <w:rsid w:val="00420C0A"/>
    <w:rsid w:val="00426971"/>
    <w:rsid w:val="0043128F"/>
    <w:rsid w:val="00433AF5"/>
    <w:rsid w:val="00434727"/>
    <w:rsid w:val="00441979"/>
    <w:rsid w:val="00456A69"/>
    <w:rsid w:val="00463C62"/>
    <w:rsid w:val="004645B0"/>
    <w:rsid w:val="00466519"/>
    <w:rsid w:val="00467B81"/>
    <w:rsid w:val="00467F46"/>
    <w:rsid w:val="004751DC"/>
    <w:rsid w:val="0047543D"/>
    <w:rsid w:val="0049579D"/>
    <w:rsid w:val="00496370"/>
    <w:rsid w:val="004967DB"/>
    <w:rsid w:val="00497487"/>
    <w:rsid w:val="004A48E1"/>
    <w:rsid w:val="004C0E3B"/>
    <w:rsid w:val="004C715C"/>
    <w:rsid w:val="004D0A82"/>
    <w:rsid w:val="004D11E1"/>
    <w:rsid w:val="004E3CC5"/>
    <w:rsid w:val="004E417A"/>
    <w:rsid w:val="004E46AD"/>
    <w:rsid w:val="004E69C1"/>
    <w:rsid w:val="004E73F7"/>
    <w:rsid w:val="004E74D9"/>
    <w:rsid w:val="004E79AD"/>
    <w:rsid w:val="004E7A7F"/>
    <w:rsid w:val="004F2119"/>
    <w:rsid w:val="004F3387"/>
    <w:rsid w:val="004F436B"/>
    <w:rsid w:val="004F5008"/>
    <w:rsid w:val="004F7B21"/>
    <w:rsid w:val="0050501D"/>
    <w:rsid w:val="005060D0"/>
    <w:rsid w:val="005150CB"/>
    <w:rsid w:val="00517BF5"/>
    <w:rsid w:val="00521BB0"/>
    <w:rsid w:val="00522135"/>
    <w:rsid w:val="00523CA3"/>
    <w:rsid w:val="00534B09"/>
    <w:rsid w:val="0053756B"/>
    <w:rsid w:val="0054551E"/>
    <w:rsid w:val="00547C1F"/>
    <w:rsid w:val="005502D4"/>
    <w:rsid w:val="00556213"/>
    <w:rsid w:val="00557F18"/>
    <w:rsid w:val="00562348"/>
    <w:rsid w:val="00564B16"/>
    <w:rsid w:val="0057330C"/>
    <w:rsid w:val="00577270"/>
    <w:rsid w:val="00580630"/>
    <w:rsid w:val="00582054"/>
    <w:rsid w:val="00585BDF"/>
    <w:rsid w:val="005A66EA"/>
    <w:rsid w:val="005B1686"/>
    <w:rsid w:val="005B485C"/>
    <w:rsid w:val="005B6780"/>
    <w:rsid w:val="005B788C"/>
    <w:rsid w:val="005C1E99"/>
    <w:rsid w:val="005C2672"/>
    <w:rsid w:val="005C47E8"/>
    <w:rsid w:val="005D4396"/>
    <w:rsid w:val="005D4D05"/>
    <w:rsid w:val="005D6CFC"/>
    <w:rsid w:val="005E0D54"/>
    <w:rsid w:val="005E61D8"/>
    <w:rsid w:val="005E75D6"/>
    <w:rsid w:val="0061117E"/>
    <w:rsid w:val="00614211"/>
    <w:rsid w:val="0061700F"/>
    <w:rsid w:val="0062081F"/>
    <w:rsid w:val="0062738C"/>
    <w:rsid w:val="00631B69"/>
    <w:rsid w:val="00642304"/>
    <w:rsid w:val="006466CB"/>
    <w:rsid w:val="00654791"/>
    <w:rsid w:val="006612BB"/>
    <w:rsid w:val="00662879"/>
    <w:rsid w:val="00673E37"/>
    <w:rsid w:val="00675711"/>
    <w:rsid w:val="00680787"/>
    <w:rsid w:val="00684AD7"/>
    <w:rsid w:val="00687BA6"/>
    <w:rsid w:val="0069475A"/>
    <w:rsid w:val="006A25CB"/>
    <w:rsid w:val="006A4ECB"/>
    <w:rsid w:val="006A582E"/>
    <w:rsid w:val="006B30BE"/>
    <w:rsid w:val="006B4538"/>
    <w:rsid w:val="006B755C"/>
    <w:rsid w:val="006C1EA2"/>
    <w:rsid w:val="006D0EF9"/>
    <w:rsid w:val="006E3E46"/>
    <w:rsid w:val="006E610B"/>
    <w:rsid w:val="006F1BDC"/>
    <w:rsid w:val="006F1FAA"/>
    <w:rsid w:val="006F411E"/>
    <w:rsid w:val="006F4F8E"/>
    <w:rsid w:val="00701704"/>
    <w:rsid w:val="007025C1"/>
    <w:rsid w:val="007076EE"/>
    <w:rsid w:val="007114E0"/>
    <w:rsid w:val="007143C2"/>
    <w:rsid w:val="007208AF"/>
    <w:rsid w:val="00720B26"/>
    <w:rsid w:val="007372B2"/>
    <w:rsid w:val="00743246"/>
    <w:rsid w:val="007550BA"/>
    <w:rsid w:val="00763497"/>
    <w:rsid w:val="00763725"/>
    <w:rsid w:val="0077124A"/>
    <w:rsid w:val="0077243A"/>
    <w:rsid w:val="00783537"/>
    <w:rsid w:val="00790731"/>
    <w:rsid w:val="00792D2A"/>
    <w:rsid w:val="00794A74"/>
    <w:rsid w:val="007A4365"/>
    <w:rsid w:val="007B2876"/>
    <w:rsid w:val="007B631B"/>
    <w:rsid w:val="007C0629"/>
    <w:rsid w:val="007C1E96"/>
    <w:rsid w:val="007C3BB3"/>
    <w:rsid w:val="007D12CD"/>
    <w:rsid w:val="007E4737"/>
    <w:rsid w:val="007E75AA"/>
    <w:rsid w:val="007E7D8E"/>
    <w:rsid w:val="007E7E84"/>
    <w:rsid w:val="007F2A7E"/>
    <w:rsid w:val="007F4AA1"/>
    <w:rsid w:val="00801FF4"/>
    <w:rsid w:val="008035E0"/>
    <w:rsid w:val="0080565B"/>
    <w:rsid w:val="00807D85"/>
    <w:rsid w:val="008109B8"/>
    <w:rsid w:val="00813941"/>
    <w:rsid w:val="00814F07"/>
    <w:rsid w:val="00815804"/>
    <w:rsid w:val="00815855"/>
    <w:rsid w:val="0081799A"/>
    <w:rsid w:val="008244F3"/>
    <w:rsid w:val="008246A2"/>
    <w:rsid w:val="00825658"/>
    <w:rsid w:val="00837E90"/>
    <w:rsid w:val="00841CB8"/>
    <w:rsid w:val="00842FE9"/>
    <w:rsid w:val="008463BC"/>
    <w:rsid w:val="008477FA"/>
    <w:rsid w:val="0085018F"/>
    <w:rsid w:val="00854E0B"/>
    <w:rsid w:val="00860D2F"/>
    <w:rsid w:val="00863062"/>
    <w:rsid w:val="00871E82"/>
    <w:rsid w:val="008870C5"/>
    <w:rsid w:val="00896E2F"/>
    <w:rsid w:val="008970FB"/>
    <w:rsid w:val="008A0E4A"/>
    <w:rsid w:val="008A6D8F"/>
    <w:rsid w:val="008B4030"/>
    <w:rsid w:val="008C641B"/>
    <w:rsid w:val="008C658F"/>
    <w:rsid w:val="008D1FC7"/>
    <w:rsid w:val="008D3ACC"/>
    <w:rsid w:val="008D5FBB"/>
    <w:rsid w:val="008D7223"/>
    <w:rsid w:val="008E3614"/>
    <w:rsid w:val="008E4F7A"/>
    <w:rsid w:val="00901B0F"/>
    <w:rsid w:val="0091113B"/>
    <w:rsid w:val="0091461A"/>
    <w:rsid w:val="00916655"/>
    <w:rsid w:val="0091681C"/>
    <w:rsid w:val="009169B1"/>
    <w:rsid w:val="00924D54"/>
    <w:rsid w:val="0093459D"/>
    <w:rsid w:val="009351A7"/>
    <w:rsid w:val="00935BC5"/>
    <w:rsid w:val="00936063"/>
    <w:rsid w:val="00941196"/>
    <w:rsid w:val="00944B28"/>
    <w:rsid w:val="0095021F"/>
    <w:rsid w:val="00951619"/>
    <w:rsid w:val="00963BAF"/>
    <w:rsid w:val="00965A34"/>
    <w:rsid w:val="009709D3"/>
    <w:rsid w:val="00981808"/>
    <w:rsid w:val="00987ECE"/>
    <w:rsid w:val="00990DC1"/>
    <w:rsid w:val="00994A13"/>
    <w:rsid w:val="009A69D8"/>
    <w:rsid w:val="009C005B"/>
    <w:rsid w:val="009C409A"/>
    <w:rsid w:val="009C6BDD"/>
    <w:rsid w:val="009C7394"/>
    <w:rsid w:val="009D10A8"/>
    <w:rsid w:val="009D2E56"/>
    <w:rsid w:val="009E12A1"/>
    <w:rsid w:val="009E2ACB"/>
    <w:rsid w:val="009E5AF2"/>
    <w:rsid w:val="009E721D"/>
    <w:rsid w:val="009E75AF"/>
    <w:rsid w:val="009F226A"/>
    <w:rsid w:val="009F5AEE"/>
    <w:rsid w:val="00A04E55"/>
    <w:rsid w:val="00A06F55"/>
    <w:rsid w:val="00A159ED"/>
    <w:rsid w:val="00A26AD6"/>
    <w:rsid w:val="00A27BAD"/>
    <w:rsid w:val="00A30667"/>
    <w:rsid w:val="00A32453"/>
    <w:rsid w:val="00A349C9"/>
    <w:rsid w:val="00A4214D"/>
    <w:rsid w:val="00A423BA"/>
    <w:rsid w:val="00A4660B"/>
    <w:rsid w:val="00A60BEF"/>
    <w:rsid w:val="00A60D9B"/>
    <w:rsid w:val="00A64AE2"/>
    <w:rsid w:val="00A70AD3"/>
    <w:rsid w:val="00A93689"/>
    <w:rsid w:val="00A96FFF"/>
    <w:rsid w:val="00A9723E"/>
    <w:rsid w:val="00A977C3"/>
    <w:rsid w:val="00AC2729"/>
    <w:rsid w:val="00AC2F5F"/>
    <w:rsid w:val="00AD04EC"/>
    <w:rsid w:val="00AD07A0"/>
    <w:rsid w:val="00AD095E"/>
    <w:rsid w:val="00AD1750"/>
    <w:rsid w:val="00AD6103"/>
    <w:rsid w:val="00AD718B"/>
    <w:rsid w:val="00AD7C08"/>
    <w:rsid w:val="00AE0183"/>
    <w:rsid w:val="00AE61E4"/>
    <w:rsid w:val="00AE73DF"/>
    <w:rsid w:val="00AF446D"/>
    <w:rsid w:val="00AF464D"/>
    <w:rsid w:val="00AF608E"/>
    <w:rsid w:val="00AF6181"/>
    <w:rsid w:val="00B11F2C"/>
    <w:rsid w:val="00B1205D"/>
    <w:rsid w:val="00B16C01"/>
    <w:rsid w:val="00B2167C"/>
    <w:rsid w:val="00B21BF7"/>
    <w:rsid w:val="00B31CBD"/>
    <w:rsid w:val="00B35373"/>
    <w:rsid w:val="00B37E7A"/>
    <w:rsid w:val="00B43CB3"/>
    <w:rsid w:val="00B44710"/>
    <w:rsid w:val="00B46F04"/>
    <w:rsid w:val="00B509C8"/>
    <w:rsid w:val="00B57172"/>
    <w:rsid w:val="00B61456"/>
    <w:rsid w:val="00B61FAE"/>
    <w:rsid w:val="00B642F7"/>
    <w:rsid w:val="00B73C33"/>
    <w:rsid w:val="00B944E0"/>
    <w:rsid w:val="00B96ED0"/>
    <w:rsid w:val="00BA37C8"/>
    <w:rsid w:val="00BA5ECF"/>
    <w:rsid w:val="00BA64DC"/>
    <w:rsid w:val="00BA69E4"/>
    <w:rsid w:val="00BB0631"/>
    <w:rsid w:val="00BB4ABF"/>
    <w:rsid w:val="00BB6A75"/>
    <w:rsid w:val="00BC0570"/>
    <w:rsid w:val="00BC335D"/>
    <w:rsid w:val="00BC3641"/>
    <w:rsid w:val="00BD346D"/>
    <w:rsid w:val="00BE0851"/>
    <w:rsid w:val="00BE2240"/>
    <w:rsid w:val="00BE2378"/>
    <w:rsid w:val="00BE6175"/>
    <w:rsid w:val="00BF14C2"/>
    <w:rsid w:val="00BF292B"/>
    <w:rsid w:val="00BF391D"/>
    <w:rsid w:val="00BF5308"/>
    <w:rsid w:val="00BF68C2"/>
    <w:rsid w:val="00C039F3"/>
    <w:rsid w:val="00C05029"/>
    <w:rsid w:val="00C0529B"/>
    <w:rsid w:val="00C1512B"/>
    <w:rsid w:val="00C1536A"/>
    <w:rsid w:val="00C31691"/>
    <w:rsid w:val="00C40F6C"/>
    <w:rsid w:val="00C505DF"/>
    <w:rsid w:val="00C50642"/>
    <w:rsid w:val="00C52E32"/>
    <w:rsid w:val="00C5440D"/>
    <w:rsid w:val="00C54528"/>
    <w:rsid w:val="00C553A5"/>
    <w:rsid w:val="00C554C3"/>
    <w:rsid w:val="00C60377"/>
    <w:rsid w:val="00C630EE"/>
    <w:rsid w:val="00C6471F"/>
    <w:rsid w:val="00C66733"/>
    <w:rsid w:val="00C71F59"/>
    <w:rsid w:val="00C72AAC"/>
    <w:rsid w:val="00C773F5"/>
    <w:rsid w:val="00C84E78"/>
    <w:rsid w:val="00C905E4"/>
    <w:rsid w:val="00C91CD3"/>
    <w:rsid w:val="00C9249A"/>
    <w:rsid w:val="00CA039E"/>
    <w:rsid w:val="00CA19BB"/>
    <w:rsid w:val="00CA7BB2"/>
    <w:rsid w:val="00CB74D9"/>
    <w:rsid w:val="00CC2523"/>
    <w:rsid w:val="00CC6A25"/>
    <w:rsid w:val="00CD2B2F"/>
    <w:rsid w:val="00CE3F11"/>
    <w:rsid w:val="00CE4940"/>
    <w:rsid w:val="00CF25AA"/>
    <w:rsid w:val="00D00757"/>
    <w:rsid w:val="00D0247F"/>
    <w:rsid w:val="00D10CCD"/>
    <w:rsid w:val="00D22376"/>
    <w:rsid w:val="00D2351E"/>
    <w:rsid w:val="00D35D30"/>
    <w:rsid w:val="00D35E10"/>
    <w:rsid w:val="00D36CC3"/>
    <w:rsid w:val="00D4180C"/>
    <w:rsid w:val="00D51C11"/>
    <w:rsid w:val="00D54DC3"/>
    <w:rsid w:val="00D6532C"/>
    <w:rsid w:val="00D657AE"/>
    <w:rsid w:val="00D6687E"/>
    <w:rsid w:val="00D71853"/>
    <w:rsid w:val="00D746D1"/>
    <w:rsid w:val="00D76358"/>
    <w:rsid w:val="00D77010"/>
    <w:rsid w:val="00D81A1B"/>
    <w:rsid w:val="00D852DF"/>
    <w:rsid w:val="00D85882"/>
    <w:rsid w:val="00D87730"/>
    <w:rsid w:val="00DB0FFB"/>
    <w:rsid w:val="00DB170C"/>
    <w:rsid w:val="00DB2271"/>
    <w:rsid w:val="00DB311D"/>
    <w:rsid w:val="00DB4EE1"/>
    <w:rsid w:val="00DC4623"/>
    <w:rsid w:val="00DC7E82"/>
    <w:rsid w:val="00DD1B85"/>
    <w:rsid w:val="00DD2F11"/>
    <w:rsid w:val="00DD4031"/>
    <w:rsid w:val="00DE3453"/>
    <w:rsid w:val="00E02153"/>
    <w:rsid w:val="00E053D7"/>
    <w:rsid w:val="00E142DF"/>
    <w:rsid w:val="00E1511C"/>
    <w:rsid w:val="00E229D9"/>
    <w:rsid w:val="00E23E88"/>
    <w:rsid w:val="00E2421D"/>
    <w:rsid w:val="00E24836"/>
    <w:rsid w:val="00E2617D"/>
    <w:rsid w:val="00E33367"/>
    <w:rsid w:val="00E3448C"/>
    <w:rsid w:val="00E41D0B"/>
    <w:rsid w:val="00E4457A"/>
    <w:rsid w:val="00E538DE"/>
    <w:rsid w:val="00E548AA"/>
    <w:rsid w:val="00E57455"/>
    <w:rsid w:val="00E57525"/>
    <w:rsid w:val="00E57904"/>
    <w:rsid w:val="00E62C9B"/>
    <w:rsid w:val="00E657C0"/>
    <w:rsid w:val="00E70945"/>
    <w:rsid w:val="00E85BFA"/>
    <w:rsid w:val="00E93F04"/>
    <w:rsid w:val="00E95307"/>
    <w:rsid w:val="00E9597A"/>
    <w:rsid w:val="00E95A6D"/>
    <w:rsid w:val="00E968EE"/>
    <w:rsid w:val="00EA1172"/>
    <w:rsid w:val="00EA3D58"/>
    <w:rsid w:val="00EA6E86"/>
    <w:rsid w:val="00EB2E78"/>
    <w:rsid w:val="00EB3084"/>
    <w:rsid w:val="00EC0CEA"/>
    <w:rsid w:val="00EC335A"/>
    <w:rsid w:val="00EC4D63"/>
    <w:rsid w:val="00EC5E20"/>
    <w:rsid w:val="00EC6DB7"/>
    <w:rsid w:val="00EC7A58"/>
    <w:rsid w:val="00ED02C2"/>
    <w:rsid w:val="00ED1704"/>
    <w:rsid w:val="00ED5C07"/>
    <w:rsid w:val="00ED5EB1"/>
    <w:rsid w:val="00ED7A7C"/>
    <w:rsid w:val="00EE04AC"/>
    <w:rsid w:val="00EE3190"/>
    <w:rsid w:val="00EE5B4D"/>
    <w:rsid w:val="00EF523A"/>
    <w:rsid w:val="00EF5444"/>
    <w:rsid w:val="00EF58C2"/>
    <w:rsid w:val="00F010B5"/>
    <w:rsid w:val="00F0610F"/>
    <w:rsid w:val="00F06591"/>
    <w:rsid w:val="00F07791"/>
    <w:rsid w:val="00F11B80"/>
    <w:rsid w:val="00F12457"/>
    <w:rsid w:val="00F14115"/>
    <w:rsid w:val="00F1615E"/>
    <w:rsid w:val="00F1774F"/>
    <w:rsid w:val="00F212E2"/>
    <w:rsid w:val="00F21555"/>
    <w:rsid w:val="00F3004F"/>
    <w:rsid w:val="00F33766"/>
    <w:rsid w:val="00F40B87"/>
    <w:rsid w:val="00F45CED"/>
    <w:rsid w:val="00F46FC5"/>
    <w:rsid w:val="00F6022D"/>
    <w:rsid w:val="00F63503"/>
    <w:rsid w:val="00F71F1A"/>
    <w:rsid w:val="00F721E7"/>
    <w:rsid w:val="00F739AA"/>
    <w:rsid w:val="00F77D5E"/>
    <w:rsid w:val="00F77E91"/>
    <w:rsid w:val="00F80ACC"/>
    <w:rsid w:val="00F83824"/>
    <w:rsid w:val="00F90628"/>
    <w:rsid w:val="00F9155C"/>
    <w:rsid w:val="00F92B33"/>
    <w:rsid w:val="00F93AB5"/>
    <w:rsid w:val="00F95916"/>
    <w:rsid w:val="00FB0CD9"/>
    <w:rsid w:val="00FC0E73"/>
    <w:rsid w:val="00FC4093"/>
    <w:rsid w:val="00FC5F47"/>
    <w:rsid w:val="00FC68C0"/>
    <w:rsid w:val="00FD0892"/>
    <w:rsid w:val="00FD4FE4"/>
    <w:rsid w:val="00FE171E"/>
    <w:rsid w:val="00FE22FF"/>
    <w:rsid w:val="00FE3596"/>
    <w:rsid w:val="00FF4EAC"/>
    <w:rsid w:val="00FF61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5ED6E6DB"/>
  <w15:docId w15:val="{E5740623-3713-4D14-B32B-E18945524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11E1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D11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werKey">
    <w:name w:val="Answer Key"/>
    <w:basedOn w:val="Normal"/>
    <w:link w:val="AnswerKeyChar"/>
    <w:rsid w:val="004D11E1"/>
    <w:pPr>
      <w:pBdr>
        <w:top w:val="single" w:sz="8" w:space="1" w:color="808080"/>
        <w:left w:val="single" w:sz="8" w:space="4" w:color="808080"/>
        <w:bottom w:val="single" w:sz="8" w:space="1" w:color="808080"/>
        <w:right w:val="single" w:sz="8" w:space="4" w:color="808080"/>
      </w:pBdr>
      <w:tabs>
        <w:tab w:val="left" w:pos="567"/>
      </w:tabs>
      <w:ind w:left="567" w:hanging="567"/>
    </w:pPr>
    <w:rPr>
      <w:rFonts w:ascii="Arial" w:hAnsi="Arial" w:cs="Arial"/>
      <w:sz w:val="20"/>
      <w:szCs w:val="20"/>
    </w:rPr>
  </w:style>
  <w:style w:type="paragraph" w:customStyle="1" w:styleId="AnswerKeyHead">
    <w:name w:val="Answer Key Head"/>
    <w:basedOn w:val="AnswerKey"/>
    <w:rsid w:val="004D11E1"/>
    <w:rPr>
      <w:b/>
    </w:rPr>
  </w:style>
  <w:style w:type="character" w:customStyle="1" w:styleId="Arrowchr">
    <w:name w:val="Arrow chr"/>
    <w:basedOn w:val="DefaultParagraphFont"/>
    <w:rsid w:val="004D11E1"/>
  </w:style>
  <w:style w:type="paragraph" w:customStyle="1" w:styleId="TextList">
    <w:name w:val="Text List"/>
    <w:autoRedefine/>
    <w:rsid w:val="004D11E1"/>
    <w:pPr>
      <w:keepLines/>
      <w:tabs>
        <w:tab w:val="left" w:pos="567"/>
      </w:tabs>
      <w:ind w:left="170" w:hanging="170"/>
    </w:pPr>
    <w:rPr>
      <w:rFonts w:ascii="Arial" w:hAnsi="Arial" w:cs="Arial"/>
    </w:rPr>
  </w:style>
  <w:style w:type="paragraph" w:customStyle="1" w:styleId="TextDialogue">
    <w:name w:val="Text Dialogue"/>
    <w:basedOn w:val="TextList"/>
    <w:rsid w:val="004D11E1"/>
    <w:pPr>
      <w:tabs>
        <w:tab w:val="clear" w:pos="567"/>
        <w:tab w:val="left" w:pos="1418"/>
      </w:tabs>
      <w:ind w:left="1418" w:hanging="1418"/>
    </w:pPr>
  </w:style>
  <w:style w:type="paragraph" w:customStyle="1" w:styleId="Audioscript">
    <w:name w:val="Audioscript"/>
    <w:basedOn w:val="TextDialogue"/>
    <w:rsid w:val="004D11E1"/>
  </w:style>
  <w:style w:type="paragraph" w:customStyle="1" w:styleId="AudioscriptHead">
    <w:name w:val="Audioscript Head"/>
    <w:basedOn w:val="Audioscript"/>
    <w:rsid w:val="004D11E1"/>
    <w:pPr>
      <w:ind w:left="0" w:firstLine="0"/>
    </w:pPr>
    <w:rPr>
      <w:sz w:val="24"/>
      <w:szCs w:val="24"/>
    </w:rPr>
  </w:style>
  <w:style w:type="paragraph" w:customStyle="1" w:styleId="AudioscriptSpeaker">
    <w:name w:val="Audioscript Speaker"/>
    <w:basedOn w:val="Audioscript"/>
    <w:rsid w:val="004D11E1"/>
    <w:pPr>
      <w:ind w:left="0" w:firstLine="0"/>
    </w:pPr>
    <w:rPr>
      <w:b/>
    </w:rPr>
  </w:style>
  <w:style w:type="paragraph" w:customStyle="1" w:styleId="Text">
    <w:name w:val="Text"/>
    <w:basedOn w:val="TextList"/>
    <w:rsid w:val="004D11E1"/>
    <w:pPr>
      <w:ind w:left="0" w:firstLine="0"/>
    </w:pPr>
  </w:style>
  <w:style w:type="paragraph" w:customStyle="1" w:styleId="VocabularyHead">
    <w:name w:val="Vocabulary Head"/>
    <w:basedOn w:val="Text"/>
    <w:rsid w:val="004D11E1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</w:pPr>
    <w:rPr>
      <w:b/>
      <w:sz w:val="22"/>
      <w:szCs w:val="22"/>
    </w:rPr>
  </w:style>
  <w:style w:type="paragraph" w:customStyle="1" w:styleId="VocabularySubhead">
    <w:name w:val="Vocabulary Subhead"/>
    <w:basedOn w:val="Text"/>
    <w:rsid w:val="004D11E1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</w:pPr>
    <w:rPr>
      <w:b/>
    </w:rPr>
  </w:style>
  <w:style w:type="paragraph" w:customStyle="1" w:styleId="VocabularyText">
    <w:name w:val="Vocabulary Text"/>
    <w:basedOn w:val="Text"/>
    <w:rsid w:val="004D11E1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</w:pPr>
  </w:style>
  <w:style w:type="paragraph" w:customStyle="1" w:styleId="ReadingHead">
    <w:name w:val="Reading Head"/>
    <w:basedOn w:val="Text"/>
    <w:rsid w:val="004D11E1"/>
    <w:pPr>
      <w:pBdr>
        <w:top w:val="single" w:sz="4" w:space="1" w:color="800000"/>
        <w:left w:val="single" w:sz="4" w:space="4" w:color="800000"/>
        <w:bottom w:val="single" w:sz="4" w:space="1" w:color="800000"/>
        <w:right w:val="single" w:sz="4" w:space="4" w:color="800000"/>
      </w:pBdr>
    </w:pPr>
    <w:rPr>
      <w:b/>
      <w:sz w:val="22"/>
      <w:szCs w:val="22"/>
    </w:rPr>
  </w:style>
  <w:style w:type="paragraph" w:customStyle="1" w:styleId="ReadingSubhead">
    <w:name w:val="Reading Subhead"/>
    <w:basedOn w:val="Text"/>
    <w:rsid w:val="004D11E1"/>
    <w:pPr>
      <w:pBdr>
        <w:top w:val="single" w:sz="4" w:space="1" w:color="800000"/>
        <w:left w:val="single" w:sz="4" w:space="4" w:color="800000"/>
        <w:bottom w:val="single" w:sz="4" w:space="1" w:color="800000"/>
        <w:right w:val="single" w:sz="4" w:space="4" w:color="800000"/>
      </w:pBdr>
    </w:pPr>
    <w:rPr>
      <w:b/>
    </w:rPr>
  </w:style>
  <w:style w:type="paragraph" w:customStyle="1" w:styleId="ReadingText">
    <w:name w:val="Reading Text"/>
    <w:basedOn w:val="Text"/>
    <w:autoRedefine/>
    <w:rsid w:val="004D11E1"/>
    <w:pPr>
      <w:pBdr>
        <w:top w:val="single" w:sz="4" w:space="10" w:color="800000"/>
        <w:left w:val="single" w:sz="4" w:space="4" w:color="800000"/>
        <w:bottom w:val="single" w:sz="4" w:space="10" w:color="800000"/>
        <w:right w:val="single" w:sz="4" w:space="4" w:color="800000"/>
      </w:pBdr>
      <w:spacing w:after="200"/>
    </w:pPr>
  </w:style>
  <w:style w:type="paragraph" w:customStyle="1" w:styleId="ListeningHead">
    <w:name w:val="Listening Head"/>
    <w:basedOn w:val="Text"/>
    <w:rsid w:val="004D11E1"/>
    <w:pPr>
      <w:pBdr>
        <w:top w:val="single" w:sz="4" w:space="1" w:color="003300"/>
        <w:left w:val="single" w:sz="4" w:space="4" w:color="003300"/>
        <w:bottom w:val="single" w:sz="4" w:space="1" w:color="003300"/>
        <w:right w:val="single" w:sz="4" w:space="4" w:color="003300"/>
      </w:pBdr>
    </w:pPr>
    <w:rPr>
      <w:b/>
      <w:sz w:val="22"/>
      <w:szCs w:val="22"/>
    </w:rPr>
  </w:style>
  <w:style w:type="paragraph" w:customStyle="1" w:styleId="ListeningSubhead">
    <w:name w:val="Listening Subhead"/>
    <w:basedOn w:val="Text"/>
    <w:rsid w:val="004D11E1"/>
    <w:pPr>
      <w:pBdr>
        <w:top w:val="single" w:sz="4" w:space="1" w:color="003300"/>
        <w:left w:val="single" w:sz="4" w:space="4" w:color="003300"/>
        <w:bottom w:val="single" w:sz="4" w:space="1" w:color="003300"/>
        <w:right w:val="single" w:sz="4" w:space="4" w:color="003300"/>
      </w:pBdr>
    </w:pPr>
    <w:rPr>
      <w:b/>
    </w:rPr>
  </w:style>
  <w:style w:type="paragraph" w:customStyle="1" w:styleId="ListeningText">
    <w:name w:val="Listening Text"/>
    <w:basedOn w:val="Text"/>
    <w:rsid w:val="004D11E1"/>
    <w:pPr>
      <w:pBdr>
        <w:top w:val="single" w:sz="4" w:space="1" w:color="003300"/>
        <w:left w:val="single" w:sz="4" w:space="4" w:color="003300"/>
        <w:bottom w:val="single" w:sz="4" w:space="1" w:color="003300"/>
        <w:right w:val="single" w:sz="4" w:space="4" w:color="003300"/>
      </w:pBdr>
    </w:pPr>
  </w:style>
  <w:style w:type="paragraph" w:customStyle="1" w:styleId="SpeakingHead">
    <w:name w:val="Speaking Head"/>
    <w:basedOn w:val="Text"/>
    <w:rsid w:val="004D11E1"/>
    <w:pPr>
      <w:pBdr>
        <w:top w:val="single" w:sz="4" w:space="1" w:color="333399"/>
        <w:left w:val="single" w:sz="4" w:space="4" w:color="333399"/>
        <w:bottom w:val="single" w:sz="4" w:space="1" w:color="333399"/>
        <w:right w:val="single" w:sz="4" w:space="4" w:color="333399"/>
      </w:pBdr>
    </w:pPr>
    <w:rPr>
      <w:b/>
      <w:sz w:val="22"/>
      <w:szCs w:val="22"/>
    </w:rPr>
  </w:style>
  <w:style w:type="paragraph" w:customStyle="1" w:styleId="SpeakingSubhead">
    <w:name w:val="Speaking Subhead"/>
    <w:basedOn w:val="Text"/>
    <w:rsid w:val="004D11E1"/>
    <w:pPr>
      <w:pBdr>
        <w:top w:val="single" w:sz="4" w:space="1" w:color="333399"/>
        <w:left w:val="single" w:sz="4" w:space="4" w:color="333399"/>
        <w:bottom w:val="single" w:sz="4" w:space="1" w:color="333399"/>
        <w:right w:val="single" w:sz="4" w:space="4" w:color="333399"/>
      </w:pBdr>
    </w:pPr>
    <w:rPr>
      <w:b/>
    </w:rPr>
  </w:style>
  <w:style w:type="paragraph" w:customStyle="1" w:styleId="SpeakingText">
    <w:name w:val="Speaking Text"/>
    <w:basedOn w:val="Text"/>
    <w:rsid w:val="004D11E1"/>
    <w:pPr>
      <w:pBdr>
        <w:top w:val="single" w:sz="4" w:space="1" w:color="333399"/>
        <w:left w:val="single" w:sz="4" w:space="4" w:color="333399"/>
        <w:bottom w:val="single" w:sz="4" w:space="1" w:color="333399"/>
        <w:right w:val="single" w:sz="4" w:space="4" w:color="333399"/>
      </w:pBdr>
    </w:pPr>
  </w:style>
  <w:style w:type="paragraph" w:customStyle="1" w:styleId="BriefPhoto">
    <w:name w:val="Brief Photo"/>
    <w:rsid w:val="004D11E1"/>
    <w:pPr>
      <w:spacing w:before="120" w:after="120"/>
    </w:pPr>
    <w:rPr>
      <w:i/>
      <w:color w:val="800080"/>
      <w:sz w:val="24"/>
      <w:szCs w:val="24"/>
    </w:rPr>
  </w:style>
  <w:style w:type="paragraph" w:customStyle="1" w:styleId="BriefArtwork">
    <w:name w:val="Brief Artwork"/>
    <w:basedOn w:val="BriefPhoto"/>
    <w:rsid w:val="004D11E1"/>
    <w:rPr>
      <w:color w:val="333399"/>
    </w:rPr>
  </w:style>
  <w:style w:type="character" w:customStyle="1" w:styleId="Briefchr">
    <w:name w:val="Brief chr"/>
    <w:rsid w:val="004D11E1"/>
    <w:rPr>
      <w:rFonts w:ascii="Times New Roman" w:hAnsi="Times New Roman"/>
      <w:i/>
      <w:color w:val="0000FF"/>
      <w:sz w:val="24"/>
    </w:rPr>
  </w:style>
  <w:style w:type="paragraph" w:customStyle="1" w:styleId="BriefDesign">
    <w:name w:val="Brief Design"/>
    <w:rsid w:val="004D11E1"/>
    <w:pPr>
      <w:spacing w:before="120" w:after="120"/>
    </w:pPr>
    <w:rPr>
      <w:i/>
      <w:color w:val="0000FF"/>
      <w:sz w:val="24"/>
      <w:szCs w:val="24"/>
    </w:rPr>
  </w:style>
  <w:style w:type="paragraph" w:customStyle="1" w:styleId="RealiaText">
    <w:name w:val="Realia Text"/>
    <w:autoRedefine/>
    <w:rsid w:val="004D11E1"/>
    <w:pPr>
      <w:pBdr>
        <w:top w:val="dotted" w:sz="4" w:space="1" w:color="C0C0C0"/>
        <w:left w:val="dotted" w:sz="4" w:space="4" w:color="C0C0C0"/>
        <w:bottom w:val="dotted" w:sz="4" w:space="1" w:color="C0C0C0"/>
        <w:right w:val="dotted" w:sz="4" w:space="4" w:color="C0C0C0"/>
      </w:pBdr>
      <w:tabs>
        <w:tab w:val="left" w:pos="567"/>
      </w:tabs>
      <w:spacing w:after="200"/>
      <w:contextualSpacing/>
    </w:pPr>
  </w:style>
  <w:style w:type="paragraph" w:customStyle="1" w:styleId="BriefRealia">
    <w:name w:val="Brief Realia"/>
    <w:basedOn w:val="RealiaText"/>
    <w:rsid w:val="004D11E1"/>
    <w:rPr>
      <w:i/>
      <w:color w:val="003366"/>
      <w:sz w:val="24"/>
      <w:szCs w:val="24"/>
    </w:rPr>
  </w:style>
  <w:style w:type="paragraph" w:customStyle="1" w:styleId="ComponentNotes">
    <w:name w:val="Component Notes"/>
    <w:basedOn w:val="Text"/>
    <w:rsid w:val="004D11E1"/>
    <w:pPr>
      <w:pBdr>
        <w:top w:val="single" w:sz="8" w:space="1" w:color="FF0000"/>
        <w:left w:val="single" w:sz="8" w:space="4" w:color="FF0000"/>
        <w:bottom w:val="single" w:sz="8" w:space="1" w:color="FF0000"/>
        <w:right w:val="single" w:sz="8" w:space="4" w:color="FF0000"/>
      </w:pBdr>
    </w:pPr>
    <w:rPr>
      <w:color w:val="FF0000"/>
    </w:rPr>
  </w:style>
  <w:style w:type="character" w:customStyle="1" w:styleId="GapFillchr">
    <w:name w:val="Gap Fill chr"/>
    <w:rsid w:val="004D11E1"/>
    <w:rPr>
      <w:rFonts w:ascii="Courier New" w:hAnsi="Courier New"/>
      <w:b/>
      <w:color w:val="FFFFFF"/>
      <w:sz w:val="20"/>
      <w:u w:val="dottedHeavy" w:color="000080"/>
    </w:rPr>
  </w:style>
  <w:style w:type="paragraph" w:customStyle="1" w:styleId="GrammarBoxHead">
    <w:name w:val="Grammar Box Head"/>
    <w:basedOn w:val="Normal"/>
    <w:rsid w:val="004D11E1"/>
    <w:pPr>
      <w:shd w:val="clear" w:color="auto" w:fill="A8B7E8"/>
      <w:tabs>
        <w:tab w:val="left" w:pos="540"/>
        <w:tab w:val="left" w:pos="4500"/>
      </w:tabs>
      <w:spacing w:before="120" w:after="120"/>
      <w:ind w:left="539" w:hanging="539"/>
      <w:contextualSpacing/>
    </w:pPr>
    <w:rPr>
      <w:rFonts w:ascii="Arial" w:hAnsi="Arial" w:cs="Arial"/>
      <w:b/>
      <w:szCs w:val="20"/>
    </w:rPr>
  </w:style>
  <w:style w:type="paragraph" w:customStyle="1" w:styleId="GrammarBoxSubhead">
    <w:name w:val="Grammar Box Subhead"/>
    <w:basedOn w:val="GrammarBoxHead"/>
    <w:rsid w:val="004D11E1"/>
    <w:pPr>
      <w:shd w:val="clear" w:color="auto" w:fill="B7C4ED"/>
    </w:pPr>
    <w:rPr>
      <w:sz w:val="20"/>
    </w:rPr>
  </w:style>
  <w:style w:type="paragraph" w:customStyle="1" w:styleId="GrammarBoxText">
    <w:name w:val="Grammar Box Text"/>
    <w:basedOn w:val="Normal"/>
    <w:autoRedefine/>
    <w:rsid w:val="004D11E1"/>
    <w:pPr>
      <w:tabs>
        <w:tab w:val="left" w:pos="540"/>
        <w:tab w:val="left" w:pos="4500"/>
      </w:tabs>
      <w:spacing w:after="120"/>
    </w:pPr>
    <w:rPr>
      <w:rFonts w:ascii="Arial" w:hAnsi="Arial" w:cs="Arial"/>
      <w:sz w:val="20"/>
      <w:szCs w:val="20"/>
    </w:rPr>
  </w:style>
  <w:style w:type="paragraph" w:customStyle="1" w:styleId="HeadASection">
    <w:name w:val="Head A Section"/>
    <w:next w:val="Normal"/>
    <w:autoRedefine/>
    <w:rsid w:val="004D11E1"/>
    <w:pPr>
      <w:spacing w:before="120" w:after="120"/>
    </w:pPr>
    <w:rPr>
      <w:rFonts w:ascii="Arial" w:hAnsi="Arial" w:cs="Arial"/>
      <w:b/>
      <w:sz w:val="28"/>
      <w:szCs w:val="28"/>
    </w:rPr>
  </w:style>
  <w:style w:type="paragraph" w:customStyle="1" w:styleId="HeadBSubsection">
    <w:name w:val="Head B Subsection"/>
    <w:next w:val="Normal"/>
    <w:autoRedefine/>
    <w:rsid w:val="004D11E1"/>
    <w:pPr>
      <w:spacing w:before="120" w:after="60"/>
    </w:pPr>
    <w:rPr>
      <w:rFonts w:ascii="Arial" w:hAnsi="Arial" w:cs="Arial"/>
      <w:b/>
      <w:sz w:val="24"/>
      <w:szCs w:val="24"/>
    </w:rPr>
  </w:style>
  <w:style w:type="paragraph" w:customStyle="1" w:styleId="Rubric">
    <w:name w:val="Rubric"/>
    <w:link w:val="RubricChar"/>
    <w:rsid w:val="004D11E1"/>
    <w:pPr>
      <w:spacing w:before="120"/>
      <w:contextualSpacing/>
    </w:pPr>
    <w:rPr>
      <w:rFonts w:ascii="Arial" w:hAnsi="Arial" w:cs="Arial"/>
      <w:b/>
    </w:rPr>
  </w:style>
  <w:style w:type="paragraph" w:customStyle="1" w:styleId="HeadCSubsubsection">
    <w:name w:val="Head C Subsubsection"/>
    <w:basedOn w:val="Rubric"/>
    <w:autoRedefine/>
    <w:rsid w:val="004D11E1"/>
  </w:style>
  <w:style w:type="paragraph" w:customStyle="1" w:styleId="HeadLesson">
    <w:name w:val="Head Lesson"/>
    <w:next w:val="HeadASection"/>
    <w:rsid w:val="004D11E1"/>
    <w:pPr>
      <w:shd w:val="clear" w:color="auto" w:fill="3366FF"/>
      <w:spacing w:before="240" w:after="120"/>
    </w:pPr>
    <w:rPr>
      <w:rFonts w:ascii="Arial" w:hAnsi="Arial" w:cs="Arial"/>
      <w:b/>
      <w:sz w:val="32"/>
      <w:szCs w:val="32"/>
    </w:rPr>
  </w:style>
  <w:style w:type="paragraph" w:customStyle="1" w:styleId="HeadUnit">
    <w:name w:val="Head Unit"/>
    <w:next w:val="HeadLesson"/>
    <w:rsid w:val="004D11E1"/>
    <w:pPr>
      <w:shd w:val="clear" w:color="auto" w:fill="0000CC"/>
      <w:spacing w:before="240" w:after="120"/>
    </w:pPr>
    <w:rPr>
      <w:rFonts w:ascii="Arial" w:hAnsi="Arial" w:cs="Arial"/>
      <w:b/>
      <w:color w:val="FFFFFF"/>
      <w:sz w:val="36"/>
      <w:szCs w:val="36"/>
    </w:rPr>
  </w:style>
  <w:style w:type="paragraph" w:customStyle="1" w:styleId="Permissions">
    <w:name w:val="Permissions"/>
    <w:basedOn w:val="Normal"/>
    <w:rsid w:val="004D11E1"/>
    <w:pPr>
      <w:spacing w:before="120" w:after="120"/>
    </w:pPr>
    <w:rPr>
      <w:i/>
      <w:color w:val="008000"/>
    </w:rPr>
  </w:style>
  <w:style w:type="character" w:customStyle="1" w:styleId="Phoneticschr">
    <w:name w:val="Phonetics chr"/>
    <w:rsid w:val="004D11E1"/>
    <w:rPr>
      <w:rFonts w:ascii="Charis SIL" w:hAnsi="Charis SIL"/>
    </w:rPr>
  </w:style>
  <w:style w:type="paragraph" w:customStyle="1" w:styleId="RealiaHead">
    <w:name w:val="Realia Head"/>
    <w:basedOn w:val="RealiaText"/>
    <w:rsid w:val="004D11E1"/>
    <w:pPr>
      <w:spacing w:before="240" w:after="60"/>
    </w:pPr>
    <w:rPr>
      <w:b/>
      <w:u w:val="single"/>
    </w:rPr>
  </w:style>
  <w:style w:type="paragraph" w:customStyle="1" w:styleId="TextExample">
    <w:name w:val="Text Example"/>
    <w:basedOn w:val="TextList"/>
    <w:rsid w:val="004D11E1"/>
    <w:rPr>
      <w:i/>
      <w:color w:val="339966"/>
    </w:rPr>
  </w:style>
  <w:style w:type="paragraph" w:customStyle="1" w:styleId="TextReference">
    <w:name w:val="Text Reference"/>
    <w:basedOn w:val="Normal"/>
    <w:rsid w:val="004D11E1"/>
    <w:pPr>
      <w:shd w:val="clear" w:color="auto" w:fill="CCECFF"/>
      <w:tabs>
        <w:tab w:val="left" w:pos="567"/>
      </w:tabs>
      <w:spacing w:after="120"/>
    </w:pPr>
    <w:rPr>
      <w:rFonts w:ascii="Arial" w:hAnsi="Arial" w:cs="Arial"/>
      <w:b/>
      <w:color w:val="000080"/>
      <w:sz w:val="20"/>
      <w:szCs w:val="20"/>
    </w:rPr>
  </w:style>
  <w:style w:type="paragraph" w:customStyle="1" w:styleId="UnitObjectives">
    <w:name w:val="Unit Objectives"/>
    <w:rsid w:val="004D11E1"/>
    <w:pPr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spacing w:before="120" w:after="120"/>
      <w:contextualSpacing/>
    </w:pPr>
    <w:rPr>
      <w:sz w:val="24"/>
      <w:szCs w:val="24"/>
    </w:rPr>
  </w:style>
  <w:style w:type="paragraph" w:customStyle="1" w:styleId="UnitObjectivesHead">
    <w:name w:val="Unit Objectives Head"/>
    <w:basedOn w:val="UnitObjectives"/>
    <w:rsid w:val="004D11E1"/>
    <w:rPr>
      <w:b/>
    </w:rPr>
  </w:style>
  <w:style w:type="paragraph" w:customStyle="1" w:styleId="WordChoiceBox">
    <w:name w:val="Word Choice Box"/>
    <w:basedOn w:val="Text"/>
    <w:autoRedefine/>
    <w:rsid w:val="004D11E1"/>
    <w:pPr>
      <w:pBdr>
        <w:top w:val="dashed" w:sz="4" w:space="1" w:color="auto"/>
        <w:left w:val="dashed" w:sz="4" w:space="4" w:color="auto"/>
        <w:bottom w:val="dashed" w:sz="4" w:space="1" w:color="auto"/>
        <w:right w:val="dashed" w:sz="4" w:space="4" w:color="auto"/>
      </w:pBdr>
      <w:spacing w:before="120" w:after="120"/>
      <w:contextualSpacing/>
    </w:pPr>
  </w:style>
  <w:style w:type="paragraph" w:customStyle="1" w:styleId="CommonErrorsHead">
    <w:name w:val="Common Errors Head"/>
    <w:basedOn w:val="VocabularyHead"/>
    <w:rsid w:val="004D11E1"/>
    <w:pPr>
      <w:pBdr>
        <w:top w:val="single" w:sz="4" w:space="1" w:color="008000"/>
        <w:left w:val="single" w:sz="4" w:space="4" w:color="008000"/>
        <w:bottom w:val="single" w:sz="4" w:space="1" w:color="008000"/>
        <w:right w:val="single" w:sz="4" w:space="4" w:color="008000"/>
      </w:pBdr>
    </w:pPr>
  </w:style>
  <w:style w:type="paragraph" w:customStyle="1" w:styleId="CommonErrorsSubhead">
    <w:name w:val="Common Errors Subhead"/>
    <w:basedOn w:val="VocabularySubhead"/>
    <w:rsid w:val="004D11E1"/>
    <w:pPr>
      <w:pBdr>
        <w:top w:val="single" w:sz="4" w:space="1" w:color="008000"/>
        <w:left w:val="single" w:sz="4" w:space="4" w:color="008000"/>
        <w:bottom w:val="single" w:sz="4" w:space="1" w:color="008000"/>
        <w:right w:val="single" w:sz="4" w:space="4" w:color="008000"/>
      </w:pBdr>
    </w:pPr>
  </w:style>
  <w:style w:type="paragraph" w:customStyle="1" w:styleId="CommonErrorsText">
    <w:name w:val="Common Errors Text"/>
    <w:basedOn w:val="VocabularyText"/>
    <w:rsid w:val="004D11E1"/>
    <w:pPr>
      <w:pBdr>
        <w:top w:val="single" w:sz="4" w:space="1" w:color="008000"/>
        <w:left w:val="single" w:sz="4" w:space="4" w:color="008000"/>
        <w:bottom w:val="single" w:sz="4" w:space="1" w:color="008000"/>
        <w:right w:val="single" w:sz="4" w:space="4" w:color="008000"/>
      </w:pBdr>
    </w:pPr>
  </w:style>
  <w:style w:type="paragraph" w:customStyle="1" w:styleId="WritingText">
    <w:name w:val="Writing Text"/>
    <w:basedOn w:val="VocabularyText"/>
    <w:rsid w:val="004D11E1"/>
    <w:pPr>
      <w:pBdr>
        <w:top w:val="single" w:sz="4" w:space="1" w:color="808000"/>
        <w:left w:val="single" w:sz="4" w:space="4" w:color="808000"/>
        <w:bottom w:val="single" w:sz="4" w:space="1" w:color="808000"/>
        <w:right w:val="single" w:sz="4" w:space="4" w:color="808000"/>
      </w:pBdr>
    </w:pPr>
  </w:style>
  <w:style w:type="character" w:customStyle="1" w:styleId="ExampleChr">
    <w:name w:val="Example Chr"/>
    <w:basedOn w:val="DefaultParagraphFont"/>
    <w:rsid w:val="004D11E1"/>
    <w:rPr>
      <w:i/>
      <w:color w:val="339966"/>
    </w:rPr>
  </w:style>
  <w:style w:type="paragraph" w:customStyle="1" w:styleId="WritingSubhead">
    <w:name w:val="Writing Subhead"/>
    <w:basedOn w:val="VocabularySubhead"/>
    <w:rsid w:val="004D11E1"/>
    <w:pPr>
      <w:pBdr>
        <w:top w:val="single" w:sz="4" w:space="1" w:color="808000"/>
        <w:left w:val="single" w:sz="4" w:space="4" w:color="808000"/>
        <w:bottom w:val="single" w:sz="4" w:space="1" w:color="808000"/>
        <w:right w:val="single" w:sz="4" w:space="4" w:color="808000"/>
      </w:pBdr>
    </w:pPr>
  </w:style>
  <w:style w:type="paragraph" w:customStyle="1" w:styleId="WritingHead">
    <w:name w:val="Writing Head"/>
    <w:basedOn w:val="VocabularyHead"/>
    <w:rsid w:val="004D11E1"/>
    <w:pPr>
      <w:pBdr>
        <w:top w:val="single" w:sz="4" w:space="1" w:color="808000"/>
        <w:left w:val="single" w:sz="4" w:space="4" w:color="808000"/>
        <w:bottom w:val="single" w:sz="4" w:space="1" w:color="808000"/>
        <w:right w:val="single" w:sz="4" w:space="4" w:color="808000"/>
      </w:pBdr>
    </w:pPr>
  </w:style>
  <w:style w:type="character" w:styleId="Hyperlink">
    <w:name w:val="Hyperlink"/>
    <w:basedOn w:val="DefaultParagraphFont"/>
    <w:rsid w:val="004D11E1"/>
    <w:rPr>
      <w:color w:val="0000FF" w:themeColor="hyperlink"/>
      <w:u w:val="single"/>
    </w:rPr>
  </w:style>
  <w:style w:type="paragraph" w:styleId="NormalWeb">
    <w:name w:val="Normal (Web)"/>
    <w:basedOn w:val="Normal"/>
    <w:rsid w:val="00C54528"/>
    <w:pPr>
      <w:spacing w:before="100" w:beforeAutospacing="1" w:after="100" w:afterAutospacing="1"/>
    </w:pPr>
  </w:style>
  <w:style w:type="character" w:styleId="Emphasis">
    <w:name w:val="Emphasis"/>
    <w:qFormat/>
    <w:rsid w:val="00EF58C2"/>
    <w:rPr>
      <w:i/>
    </w:rPr>
  </w:style>
  <w:style w:type="character" w:customStyle="1" w:styleId="apple-converted-space">
    <w:name w:val="apple-converted-space"/>
    <w:rsid w:val="00EF58C2"/>
  </w:style>
  <w:style w:type="character" w:styleId="Strong">
    <w:name w:val="Strong"/>
    <w:qFormat/>
    <w:rsid w:val="00EF58C2"/>
    <w:rPr>
      <w:b/>
    </w:rPr>
  </w:style>
  <w:style w:type="character" w:styleId="CommentReference">
    <w:name w:val="annotation reference"/>
    <w:uiPriority w:val="99"/>
    <w:semiHidden/>
    <w:rsid w:val="00C1536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1536A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C1536A"/>
    <w:rPr>
      <w:rFonts w:cs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1536A"/>
    <w:rPr>
      <w:b/>
      <w:bCs/>
    </w:rPr>
  </w:style>
  <w:style w:type="character" w:customStyle="1" w:styleId="CommentSubjectChar">
    <w:name w:val="Comment Subject Char"/>
    <w:link w:val="CommentSubject"/>
    <w:locked/>
    <w:rsid w:val="00C1536A"/>
    <w:rPr>
      <w:rFonts w:cs="Times New Roman"/>
      <w:b/>
      <w:bCs/>
      <w:lang w:val="en-GB" w:eastAsia="en-GB"/>
    </w:rPr>
  </w:style>
  <w:style w:type="paragraph" w:styleId="BalloonText">
    <w:name w:val="Balloon Text"/>
    <w:basedOn w:val="Normal"/>
    <w:link w:val="BalloonTextChar"/>
    <w:semiHidden/>
    <w:rsid w:val="00C1536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locked/>
    <w:rsid w:val="00C1536A"/>
    <w:rPr>
      <w:rFonts w:ascii="Segoe UI" w:hAnsi="Segoe UI" w:cs="Segoe UI"/>
      <w:sz w:val="18"/>
      <w:szCs w:val="18"/>
      <w:lang w:val="en-GB" w:eastAsia="en-GB"/>
    </w:rPr>
  </w:style>
  <w:style w:type="character" w:styleId="FollowedHyperlink">
    <w:name w:val="FollowedHyperlink"/>
    <w:rsid w:val="00176D74"/>
    <w:rPr>
      <w:rFonts w:cs="Times New Roman"/>
      <w:color w:val="954F72"/>
      <w:u w:val="single"/>
    </w:rPr>
  </w:style>
  <w:style w:type="paragraph" w:styleId="BodyText">
    <w:name w:val="Body Text"/>
    <w:basedOn w:val="Normal"/>
    <w:link w:val="BodyTextChar"/>
    <w:unhideWhenUsed/>
    <w:qFormat/>
    <w:rsid w:val="00654791"/>
    <w:pPr>
      <w:spacing w:before="120" w:after="240" w:line="360" w:lineRule="atLeast"/>
      <w:contextualSpacing/>
    </w:pPr>
    <w:rPr>
      <w:rFonts w:ascii="Open Sans" w:hAnsi="Open Sans"/>
    </w:rPr>
  </w:style>
  <w:style w:type="character" w:customStyle="1" w:styleId="BodyTextChar">
    <w:name w:val="Body Text Char"/>
    <w:link w:val="BodyText"/>
    <w:rsid w:val="00654791"/>
    <w:rPr>
      <w:rFonts w:ascii="Open Sans" w:hAnsi="Open Sans"/>
      <w:sz w:val="24"/>
      <w:szCs w:val="24"/>
      <w:lang w:val="en-GB" w:eastAsia="en-GB" w:bidi="ar-SA"/>
    </w:rPr>
  </w:style>
  <w:style w:type="character" w:customStyle="1" w:styleId="ng-binding">
    <w:name w:val="ng-binding"/>
    <w:rsid w:val="00654791"/>
  </w:style>
  <w:style w:type="character" w:customStyle="1" w:styleId="AnswerKeyChar">
    <w:name w:val="Answer Key Char"/>
    <w:link w:val="AnswerKey"/>
    <w:rsid w:val="00654791"/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4D11E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4D11E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D11E1"/>
    <w:rPr>
      <w:sz w:val="24"/>
      <w:szCs w:val="24"/>
    </w:rPr>
  </w:style>
  <w:style w:type="paragraph" w:styleId="Footer">
    <w:name w:val="footer"/>
    <w:basedOn w:val="Normal"/>
    <w:link w:val="FooterChar"/>
    <w:unhideWhenUsed/>
    <w:rsid w:val="004D11E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D11E1"/>
    <w:rPr>
      <w:sz w:val="24"/>
      <w:szCs w:val="24"/>
    </w:rPr>
  </w:style>
  <w:style w:type="character" w:customStyle="1" w:styleId="RubricChar">
    <w:name w:val="Rubric Char"/>
    <w:link w:val="Rubric"/>
    <w:rsid w:val="00467B81"/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111674"/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m\Desktop\H%20Freelance%20Work\Pearson\COMPLETED%20JOBS\GXP%20Tests%20Packages\REFERENCE%20docs\NEW\Tests%20template%20Word%20dot%20vers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Tests template Word dot version</Template>
  <TotalTime>25</TotalTime>
  <Pages>2</Pages>
  <Words>608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Language</vt:lpstr>
    </vt:vector>
  </TitlesOfParts>
  <Company>Pearson</Company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Language</dc:title>
  <dc:creator>Trish Burrow</dc:creator>
  <cp:lastModifiedBy>Robinson, Timothy</cp:lastModifiedBy>
  <cp:revision>6</cp:revision>
  <cp:lastPrinted>2017-10-16T11:57:00Z</cp:lastPrinted>
  <dcterms:created xsi:type="dcterms:W3CDTF">2018-12-11T02:30:00Z</dcterms:created>
  <dcterms:modified xsi:type="dcterms:W3CDTF">2019-01-15T10:17:00Z</dcterms:modified>
</cp:coreProperties>
</file>